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71968" w14:textId="59C6DBD9" w:rsidR="000935E0" w:rsidRPr="001F65C8" w:rsidRDefault="0069525D" w:rsidP="001F65C8">
      <w:pPr>
        <w:overflowPunct w:val="0"/>
        <w:autoSpaceDE w:val="0"/>
        <w:autoSpaceDN w:val="0"/>
        <w:adjustRightInd w:val="0"/>
        <w:ind w:right="-273"/>
        <w:jc w:val="right"/>
        <w:rPr>
          <w:noProof/>
          <w:lang w:val="en-US"/>
        </w:rPr>
      </w:pPr>
      <w:r>
        <w:rPr>
          <w:noProof/>
          <w:lang w:val="en-US"/>
        </w:rPr>
        <w:t xml:space="preserve">Projektas </w:t>
      </w:r>
    </w:p>
    <w:p w14:paraId="220A5136" w14:textId="5B8695F9" w:rsidR="0069525D" w:rsidRDefault="0069525D" w:rsidP="0069525D">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59458BFC" w14:textId="1E9AECDD" w:rsidR="000935E0" w:rsidRDefault="000935E0" w:rsidP="0069525D">
      <w:pPr>
        <w:overflowPunct w:val="0"/>
        <w:autoSpaceDE w:val="0"/>
        <w:autoSpaceDN w:val="0"/>
        <w:adjustRightInd w:val="0"/>
        <w:jc w:val="center"/>
        <w:rPr>
          <w:b/>
          <w:szCs w:val="20"/>
        </w:rPr>
      </w:pPr>
      <w:r>
        <w:rPr>
          <w:b/>
        </w:rPr>
        <w:t>ANYKŠČIŲ RAJONO SAVIVALDYBĖS</w:t>
      </w:r>
      <w:r w:rsidR="002A1FBA">
        <w:rPr>
          <w:b/>
        </w:rPr>
        <w:t xml:space="preserve"> </w:t>
      </w:r>
      <w:r>
        <w:rPr>
          <w:b/>
        </w:rPr>
        <w:t>TARYBA</w:t>
      </w:r>
    </w:p>
    <w:p w14:paraId="2B40DEA1" w14:textId="77777777" w:rsidR="00D63654" w:rsidRDefault="00D63654" w:rsidP="00D63654">
      <w:pPr>
        <w:overflowPunct w:val="0"/>
        <w:autoSpaceDE w:val="0"/>
        <w:autoSpaceDN w:val="0"/>
        <w:adjustRightInd w:val="0"/>
        <w:jc w:val="center"/>
        <w:rPr>
          <w:b/>
          <w:sz w:val="28"/>
          <w:szCs w:val="20"/>
        </w:rPr>
      </w:pPr>
    </w:p>
    <w:p w14:paraId="22F79FCC" w14:textId="77777777" w:rsidR="000935E0" w:rsidRDefault="005C0241" w:rsidP="00D63654">
      <w:pPr>
        <w:overflowPunct w:val="0"/>
        <w:autoSpaceDE w:val="0"/>
        <w:autoSpaceDN w:val="0"/>
        <w:adjustRightInd w:val="0"/>
        <w:jc w:val="center"/>
        <w:rPr>
          <w:b/>
        </w:rPr>
      </w:pPr>
      <w:r>
        <w:rPr>
          <w:b/>
        </w:rPr>
        <w:t>SPRENDIMAS</w:t>
      </w:r>
    </w:p>
    <w:p w14:paraId="635E7BA0" w14:textId="77777777" w:rsidR="00FB766F" w:rsidRPr="00FB766F" w:rsidRDefault="000935E0" w:rsidP="00FB766F">
      <w:pPr>
        <w:overflowPunct w:val="0"/>
        <w:autoSpaceDE w:val="0"/>
        <w:autoSpaceDN w:val="0"/>
        <w:adjustRightInd w:val="0"/>
        <w:jc w:val="center"/>
        <w:rPr>
          <w:b/>
          <w:caps/>
        </w:rPr>
      </w:pPr>
      <w:r>
        <w:rPr>
          <w:b/>
          <w:caps/>
        </w:rPr>
        <w:t>dėl anykščių rajono savivaldybės turto perdavimo pagal turto patikėjim</w:t>
      </w:r>
      <w:r w:rsidR="00955E09">
        <w:rPr>
          <w:b/>
          <w:caps/>
        </w:rPr>
        <w:t xml:space="preserve">o sutartį </w:t>
      </w:r>
      <w:r w:rsidR="00F6467B">
        <w:rPr>
          <w:b/>
          <w:caps/>
        </w:rPr>
        <w:t>UŽDARAJAI AKCINE</w:t>
      </w:r>
      <w:r w:rsidR="00AB0324">
        <w:rPr>
          <w:b/>
          <w:caps/>
        </w:rPr>
        <w:t xml:space="preserve">I BENDROVEI </w:t>
      </w:r>
      <w:r w:rsidR="00FB766F" w:rsidRPr="00FB766F">
        <w:rPr>
          <w:b/>
          <w:caps/>
        </w:rPr>
        <w:t>„Anykščių vandenys“</w:t>
      </w:r>
    </w:p>
    <w:p w14:paraId="1A403BD7" w14:textId="637D9232" w:rsidR="000935E0" w:rsidRDefault="000935E0" w:rsidP="00D63654">
      <w:pPr>
        <w:overflowPunct w:val="0"/>
        <w:autoSpaceDE w:val="0"/>
        <w:autoSpaceDN w:val="0"/>
        <w:adjustRightInd w:val="0"/>
        <w:jc w:val="center"/>
        <w:rPr>
          <w:szCs w:val="20"/>
        </w:rPr>
      </w:pPr>
    </w:p>
    <w:p w14:paraId="2D445F74" w14:textId="6EC1B4C0" w:rsidR="000935E0" w:rsidRDefault="00000000" w:rsidP="00D63654">
      <w:pPr>
        <w:overflowPunct w:val="0"/>
        <w:autoSpaceDE w:val="0"/>
        <w:autoSpaceDN w:val="0"/>
        <w:adjustRightInd w:val="0"/>
        <w:jc w:val="center"/>
        <w:rPr>
          <w:szCs w:val="20"/>
        </w:rPr>
      </w:pPr>
      <w:fldSimple w:instr=" FILLIN &quot;data&quot; \* MERGEFORMAT ">
        <w:r w:rsidR="00F612B2">
          <w:t>2024</w:t>
        </w:r>
        <w:r w:rsidR="002C6B72">
          <w:t xml:space="preserve"> m. </w:t>
        </w:r>
        <w:r w:rsidR="00A81B36">
          <w:t>s</w:t>
        </w:r>
        <w:r w:rsidR="00F612B2">
          <w:t>ausio</w:t>
        </w:r>
        <w:r w:rsidR="0068567D">
          <w:t xml:space="preserve"> </w:t>
        </w:r>
        <w:r w:rsidR="001F65C8">
          <w:t>25</w:t>
        </w:r>
        <w:r w:rsidR="000935E0">
          <w:t xml:space="preserve"> d.</w:t>
        </w:r>
      </w:fldSimple>
      <w:r w:rsidR="000935E0">
        <w:t xml:space="preserve"> Nr. 1-T-</w:t>
      </w:r>
      <w:r w:rsidR="000935E0">
        <w:fldChar w:fldCharType="begin"/>
      </w:r>
      <w:r w:rsidR="000935E0">
        <w:instrText xml:space="preserve"> FILLIN "indeksas" \* MERGEFORMAT </w:instrText>
      </w:r>
      <w:r w:rsidR="000935E0">
        <w:fldChar w:fldCharType="end"/>
      </w:r>
    </w:p>
    <w:p w14:paraId="330EAF65" w14:textId="77777777" w:rsidR="000935E0" w:rsidRDefault="000935E0" w:rsidP="00D63654">
      <w:pPr>
        <w:overflowPunct w:val="0"/>
        <w:autoSpaceDE w:val="0"/>
        <w:autoSpaceDN w:val="0"/>
        <w:adjustRightInd w:val="0"/>
        <w:jc w:val="center"/>
        <w:rPr>
          <w:b/>
          <w:szCs w:val="20"/>
        </w:rPr>
      </w:pPr>
      <w:r>
        <w:t>Anykščiai</w:t>
      </w:r>
    </w:p>
    <w:p w14:paraId="6B0E58C5" w14:textId="77777777" w:rsidR="00FB766F" w:rsidRDefault="00FB766F" w:rsidP="009E058B">
      <w:pPr>
        <w:pStyle w:val="Pagrindinistekstas"/>
        <w:ind w:firstLine="720"/>
        <w:rPr>
          <w:bCs w:val="0"/>
        </w:rPr>
      </w:pPr>
    </w:p>
    <w:p w14:paraId="04ED0845" w14:textId="141924E1" w:rsidR="00E31CB7" w:rsidRDefault="000935E0" w:rsidP="001F65C8">
      <w:pPr>
        <w:pStyle w:val="Pagrindinistekstas"/>
        <w:spacing w:line="360" w:lineRule="auto"/>
        <w:ind w:firstLine="720"/>
        <w:rPr>
          <w:bCs w:val="0"/>
        </w:rPr>
      </w:pPr>
      <w:r>
        <w:rPr>
          <w:bCs w:val="0"/>
        </w:rPr>
        <w:t>Vadovaudamasi Lietuvos Respubli</w:t>
      </w:r>
      <w:r w:rsidR="009E5AF9">
        <w:rPr>
          <w:bCs w:val="0"/>
        </w:rPr>
        <w:t>kos vietos savivaldos įstatymo</w:t>
      </w:r>
      <w:r w:rsidR="00FB766F">
        <w:rPr>
          <w:bCs w:val="0"/>
        </w:rPr>
        <w:t xml:space="preserve"> 6 straipsnio 30</w:t>
      </w:r>
      <w:r w:rsidR="00C605E6">
        <w:rPr>
          <w:bCs w:val="0"/>
        </w:rPr>
        <w:t xml:space="preserve"> punktu,</w:t>
      </w:r>
      <w:r w:rsidR="009E5AF9">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r w:rsidR="00B81DE4" w:rsidRPr="00B81DE4">
        <w:rPr>
          <w:bCs w:val="0"/>
        </w:rPr>
        <w:t xml:space="preserve">Lietuvos Respublikos geriamojo vandens tiekimo ir nuotekų tvarkymo įstatymo </w:t>
      </w:r>
      <w:r w:rsidR="0090292D">
        <w:rPr>
          <w:bCs w:val="0"/>
        </w:rPr>
        <w:t>10 straipsnio 3</w:t>
      </w:r>
      <w:r w:rsidR="00B81DE4" w:rsidRPr="00B81DE4">
        <w:rPr>
          <w:bCs w:val="0"/>
        </w:rPr>
        <w:t xml:space="preserve"> ir 12 punktais, 13 straipsnio 2 dalim</w:t>
      </w:r>
      <w:r w:rsidR="00B81DE4">
        <w:rPr>
          <w:bCs w:val="0"/>
        </w:rPr>
        <w:t>i,</w:t>
      </w:r>
      <w:r w:rsidR="004C452C">
        <w:rPr>
          <w:bCs w:val="0"/>
        </w:rPr>
        <w:t xml:space="preserve"> </w:t>
      </w:r>
      <w:r>
        <w:rPr>
          <w:bCs w:val="0"/>
        </w:rPr>
        <w:t>Anykščių rajono savivaldybei nuosavybės teise priklausančio turto perdavimo valdyti, naudoti ir disponuoti juo patikėjimo teise tvarkos aprašo, patvirtinto Anykščių rajono sa</w:t>
      </w:r>
      <w:r w:rsidR="00DB7026">
        <w:rPr>
          <w:bCs w:val="0"/>
        </w:rPr>
        <w:t xml:space="preserve">vivaldybės tarybos 2020 m. rugpjūčio 27 d. sprendimu </w:t>
      </w:r>
      <w:bookmarkStart w:id="0" w:name="n_0"/>
      <w:r w:rsidR="00D63654" w:rsidRPr="00D63654">
        <w:rPr>
          <w:bCs w:val="0"/>
        </w:rPr>
        <w:t xml:space="preserve">Nr. 1-TS-257 </w:t>
      </w:r>
      <w:bookmarkEnd w:id="0"/>
      <w:r>
        <w:rPr>
          <w:bCs w:val="0"/>
        </w:rPr>
        <w:t>,,Dėl Anykščių rajono savivaldybei nuosavybės teise priklausančio turto perdavimo valdyti, naudotis ir disponuoti juo patikėjimo teise tvarkos aprašo patvi</w:t>
      </w:r>
      <w:r w:rsidR="009E5AF9">
        <w:rPr>
          <w:bCs w:val="0"/>
        </w:rPr>
        <w:t xml:space="preserve">rtinimo“, </w:t>
      </w:r>
      <w:r w:rsidR="00FB766F" w:rsidRPr="00FB766F">
        <w:rPr>
          <w:bCs w:val="0"/>
        </w:rPr>
        <w:t xml:space="preserve">4 punktu, 5.2 papunkčiu, 21 punktu </w:t>
      </w:r>
      <w:r w:rsidR="00FB766F">
        <w:rPr>
          <w:bCs w:val="0"/>
        </w:rPr>
        <w:t xml:space="preserve">bei atsižvelgdama į </w:t>
      </w:r>
      <w:r w:rsidR="00E31CB7">
        <w:rPr>
          <w:bCs w:val="0"/>
        </w:rPr>
        <w:t>u</w:t>
      </w:r>
      <w:r w:rsidR="00AB25A5">
        <w:rPr>
          <w:bCs w:val="0"/>
        </w:rPr>
        <w:t xml:space="preserve">ždarosios akcinės bendrovės </w:t>
      </w:r>
      <w:r w:rsidR="00FB766F" w:rsidRPr="00FB766F">
        <w:rPr>
          <w:bCs w:val="0"/>
        </w:rPr>
        <w:t>„Anykščių vandenys</w:t>
      </w:r>
      <w:r w:rsidR="00FB766F" w:rsidRPr="00BE2A73">
        <w:rPr>
          <w:bCs w:val="0"/>
        </w:rPr>
        <w:t xml:space="preserve">“ </w:t>
      </w:r>
      <w:r w:rsidR="009E5AF9" w:rsidRPr="00BE2A73">
        <w:rPr>
          <w:bCs w:val="0"/>
        </w:rPr>
        <w:t>20</w:t>
      </w:r>
      <w:r w:rsidR="00B4090C" w:rsidRPr="00BE2A73">
        <w:rPr>
          <w:bCs w:val="0"/>
        </w:rPr>
        <w:t>2</w:t>
      </w:r>
      <w:r w:rsidR="00F612B2" w:rsidRPr="00BE2A73">
        <w:rPr>
          <w:bCs w:val="0"/>
        </w:rPr>
        <w:t>4</w:t>
      </w:r>
      <w:r w:rsidR="00B4090C" w:rsidRPr="00BE2A73">
        <w:rPr>
          <w:bCs w:val="0"/>
        </w:rPr>
        <w:t xml:space="preserve"> m. </w:t>
      </w:r>
      <w:r w:rsidR="00F612B2" w:rsidRPr="00BE2A73">
        <w:rPr>
          <w:bCs w:val="0"/>
        </w:rPr>
        <w:t>sausio</w:t>
      </w:r>
      <w:r w:rsidR="00BE2A73" w:rsidRPr="00BE2A73">
        <w:rPr>
          <w:bCs w:val="0"/>
        </w:rPr>
        <w:t xml:space="preserve"> 10</w:t>
      </w:r>
      <w:r w:rsidR="00B4090C" w:rsidRPr="00BE2A73">
        <w:rPr>
          <w:bCs w:val="0"/>
        </w:rPr>
        <w:t xml:space="preserve"> d. </w:t>
      </w:r>
      <w:r w:rsidR="00E31CB7" w:rsidRPr="00BE2A73">
        <w:rPr>
          <w:bCs w:val="0"/>
        </w:rPr>
        <w:t>raštą</w:t>
      </w:r>
      <w:r w:rsidR="00B4090C" w:rsidRPr="00BE2A73">
        <w:rPr>
          <w:bCs w:val="0"/>
        </w:rPr>
        <w:t xml:space="preserve"> Nr. </w:t>
      </w:r>
      <w:r w:rsidR="00343FE3" w:rsidRPr="00BE2A73">
        <w:rPr>
          <w:bCs w:val="0"/>
        </w:rPr>
        <w:t>SD-</w:t>
      </w:r>
      <w:r w:rsidR="00BE2A73" w:rsidRPr="00BE2A73">
        <w:rPr>
          <w:bCs w:val="0"/>
        </w:rPr>
        <w:t>6</w:t>
      </w:r>
      <w:r w:rsidR="00F612B2" w:rsidRPr="00BE2A73">
        <w:rPr>
          <w:bCs w:val="0"/>
        </w:rPr>
        <w:t xml:space="preserve"> </w:t>
      </w:r>
      <w:r w:rsidR="00B4090C" w:rsidRPr="00BE2A73">
        <w:rPr>
          <w:bCs w:val="0"/>
        </w:rPr>
        <w:t xml:space="preserve">„Dėl </w:t>
      </w:r>
      <w:r w:rsidR="00F612B2" w:rsidRPr="00BE2A73">
        <w:rPr>
          <w:bCs w:val="0"/>
        </w:rPr>
        <w:t>turto perdavimo</w:t>
      </w:r>
      <w:r w:rsidR="00DB7026" w:rsidRPr="00BE2A73">
        <w:rPr>
          <w:bCs w:val="0"/>
        </w:rPr>
        <w:t>“</w:t>
      </w:r>
      <w:r w:rsidRPr="00BE2A73">
        <w:rPr>
          <w:bCs w:val="0"/>
        </w:rPr>
        <w:t>,</w:t>
      </w:r>
      <w:r w:rsidR="0069525D" w:rsidRPr="00BE2A73">
        <w:rPr>
          <w:bCs w:val="0"/>
        </w:rPr>
        <w:t xml:space="preserve"> </w:t>
      </w:r>
      <w:r w:rsidRPr="00BE2A73">
        <w:rPr>
          <w:bCs w:val="0"/>
        </w:rPr>
        <w:t>Anykščių rajono savivaldybės taryba</w:t>
      </w:r>
      <w:r w:rsidR="00650AD8" w:rsidRPr="00BE2A73">
        <w:rPr>
          <w:bCs w:val="0"/>
        </w:rPr>
        <w:t xml:space="preserve"> </w:t>
      </w:r>
      <w:r w:rsidRPr="00BE2A73">
        <w:rPr>
          <w:bCs w:val="0"/>
          <w:spacing w:val="100"/>
        </w:rPr>
        <w:t>n</w:t>
      </w:r>
      <w:r w:rsidRPr="00650AD8">
        <w:rPr>
          <w:bCs w:val="0"/>
          <w:spacing w:val="100"/>
        </w:rPr>
        <w:t>usprendžia</w:t>
      </w:r>
      <w:r>
        <w:rPr>
          <w:bCs w:val="0"/>
        </w:rPr>
        <w:t>:</w:t>
      </w:r>
    </w:p>
    <w:p w14:paraId="5E204B18" w14:textId="21C179EC" w:rsidR="00FB766F" w:rsidRDefault="00DB7026" w:rsidP="001F65C8">
      <w:pPr>
        <w:pStyle w:val="Pagrindinistekstas"/>
        <w:numPr>
          <w:ilvl w:val="0"/>
          <w:numId w:val="3"/>
        </w:numPr>
        <w:tabs>
          <w:tab w:val="left" w:pos="851"/>
        </w:tabs>
        <w:spacing w:line="360" w:lineRule="auto"/>
        <w:ind w:left="0" w:firstLine="720"/>
        <w:rPr>
          <w:bCs w:val="0"/>
        </w:rPr>
      </w:pPr>
      <w:r>
        <w:rPr>
          <w:bCs w:val="0"/>
        </w:rPr>
        <w:t xml:space="preserve">Perduoti </w:t>
      </w:r>
      <w:r w:rsidR="0069525D">
        <w:rPr>
          <w:bCs w:val="0"/>
        </w:rPr>
        <w:t>u</w:t>
      </w:r>
      <w:r w:rsidR="00DE3A4F">
        <w:rPr>
          <w:bCs w:val="0"/>
        </w:rPr>
        <w:t xml:space="preserve">ždarajai akcinei </w:t>
      </w:r>
      <w:r w:rsidR="00FB766F" w:rsidRPr="00FB766F">
        <w:rPr>
          <w:bCs w:val="0"/>
        </w:rPr>
        <w:t xml:space="preserve">bendrovei „Anykščių vandenys“ (kodas 154138664) </w:t>
      </w:r>
      <w:r w:rsidR="000935E0" w:rsidRPr="000935E0">
        <w:rPr>
          <w:bCs w:val="0"/>
        </w:rPr>
        <w:t>pa</w:t>
      </w:r>
      <w:r w:rsidR="000935E0">
        <w:rPr>
          <w:bCs w:val="0"/>
        </w:rPr>
        <w:t>gal turto patik</w:t>
      </w:r>
      <w:r w:rsidR="00566F62">
        <w:rPr>
          <w:bCs w:val="0"/>
        </w:rPr>
        <w:t>ėji</w:t>
      </w:r>
      <w:r w:rsidR="009E5AF9">
        <w:rPr>
          <w:bCs w:val="0"/>
        </w:rPr>
        <w:t xml:space="preserve">mo sutartį </w:t>
      </w:r>
      <w:r w:rsidR="00DE3A4F">
        <w:rPr>
          <w:bCs w:val="0"/>
        </w:rPr>
        <w:t>20</w:t>
      </w:r>
      <w:r w:rsidR="009E5AF9">
        <w:rPr>
          <w:bCs w:val="0"/>
        </w:rPr>
        <w:t xml:space="preserve"> (d</w:t>
      </w:r>
      <w:r w:rsidR="00DE3A4F">
        <w:rPr>
          <w:bCs w:val="0"/>
        </w:rPr>
        <w:t>videšimčiai</w:t>
      </w:r>
      <w:r w:rsidR="00C605E6">
        <w:rPr>
          <w:bCs w:val="0"/>
        </w:rPr>
        <w:t>)</w:t>
      </w:r>
      <w:r w:rsidR="00DE3A4F">
        <w:rPr>
          <w:bCs w:val="0"/>
        </w:rPr>
        <w:t xml:space="preserve"> </w:t>
      </w:r>
      <w:r w:rsidR="009E5AF9">
        <w:rPr>
          <w:bCs w:val="0"/>
        </w:rPr>
        <w:t>met</w:t>
      </w:r>
      <w:r w:rsidR="00DE3A4F">
        <w:rPr>
          <w:bCs w:val="0"/>
        </w:rPr>
        <w:t>ų</w:t>
      </w:r>
      <w:r w:rsidR="009E5AF9">
        <w:rPr>
          <w:bCs w:val="0"/>
        </w:rPr>
        <w:t xml:space="preserve"> </w:t>
      </w:r>
      <w:r w:rsidR="00C605E6">
        <w:rPr>
          <w:bCs w:val="0"/>
        </w:rPr>
        <w:t xml:space="preserve">savarankiškosios savivaldybių funkcijos – </w:t>
      </w:r>
      <w:r w:rsidR="00FB766F" w:rsidRPr="0090292D">
        <w:rPr>
          <w:bCs w:val="0"/>
        </w:rPr>
        <w:t>šilumos ir geriamojo vandens tiekimo ir nuotekų tvarkymo organizavimas – įgyvendinimui, Anykščių r</w:t>
      </w:r>
      <w:r w:rsidR="00FB766F" w:rsidRPr="00FB766F">
        <w:rPr>
          <w:bCs w:val="0"/>
        </w:rPr>
        <w:t>ajono savivaldybei nuosavybės teise priklausantį ilgalaikį materialųjį turtą</w:t>
      </w:r>
      <w:r w:rsidR="00122176">
        <w:rPr>
          <w:bCs w:val="0"/>
        </w:rPr>
        <w:t xml:space="preserve"> (</w:t>
      </w:r>
      <w:r w:rsidR="00FB766F">
        <w:rPr>
          <w:bCs w:val="0"/>
        </w:rPr>
        <w:t>priedas).</w:t>
      </w:r>
    </w:p>
    <w:p w14:paraId="69E63239" w14:textId="67881805" w:rsidR="00E31CB7" w:rsidRPr="00FB766F" w:rsidRDefault="00784D58" w:rsidP="001F65C8">
      <w:pPr>
        <w:pStyle w:val="Pagrindinistekstas"/>
        <w:numPr>
          <w:ilvl w:val="0"/>
          <w:numId w:val="3"/>
        </w:numPr>
        <w:tabs>
          <w:tab w:val="left" w:pos="851"/>
        </w:tabs>
        <w:spacing w:line="360" w:lineRule="auto"/>
        <w:ind w:left="0" w:firstLine="720"/>
        <w:rPr>
          <w:bCs w:val="0"/>
        </w:rPr>
      </w:pPr>
      <w:r w:rsidRPr="00FB766F">
        <w:rPr>
          <w:bCs w:val="0"/>
        </w:rPr>
        <w:t>Įgalioti Anykščių rajono savivaldybės administracijos direktorių pasirašyti</w:t>
      </w:r>
      <w:r w:rsidR="007C63DD" w:rsidRPr="00FB766F">
        <w:rPr>
          <w:bCs w:val="0"/>
        </w:rPr>
        <w:t xml:space="preserve"> šio</w:t>
      </w:r>
      <w:r w:rsidRPr="00FB766F">
        <w:rPr>
          <w:bCs w:val="0"/>
        </w:rPr>
        <w:t xml:space="preserve"> sprendimo 1 punkte nurodyto turto patikėjimo sutartį.</w:t>
      </w:r>
    </w:p>
    <w:p w14:paraId="7346473C" w14:textId="161002F0" w:rsidR="00FB766F" w:rsidRPr="001F65C8" w:rsidRDefault="00955E09" w:rsidP="001F65C8">
      <w:pPr>
        <w:pStyle w:val="Pagrindinistekstas"/>
        <w:spacing w:line="360" w:lineRule="auto"/>
        <w:ind w:firstLine="720"/>
        <w:rPr>
          <w:bCs w:val="0"/>
        </w:rPr>
      </w:pPr>
      <w:r>
        <w:t>Šis sprendimas per vieną mėnesį gali būti skundžiamas</w:t>
      </w:r>
      <w:r w:rsidR="004D28E1">
        <w:t xml:space="preserve"> 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F297A5A" w14:textId="08C8AFE1" w:rsidR="000935E0" w:rsidRDefault="000935E0" w:rsidP="000935E0">
      <w:pPr>
        <w:pStyle w:val="Pagrindinistekstas"/>
        <w:spacing w:line="360" w:lineRule="auto"/>
      </w:pPr>
      <w:r>
        <w:t xml:space="preserve">Meras </w:t>
      </w:r>
      <w:r w:rsidR="001F65C8">
        <w:tab/>
      </w:r>
      <w:r w:rsidR="001F65C8">
        <w:tab/>
      </w:r>
      <w:r w:rsidR="001F65C8">
        <w:tab/>
      </w:r>
      <w:r w:rsidR="001F65C8">
        <w:tab/>
      </w:r>
      <w:r w:rsidR="001F65C8">
        <w:tab/>
      </w:r>
      <w:r w:rsidR="001F65C8">
        <w:tab/>
      </w:r>
      <w:r w:rsidR="001F65C8">
        <w:tab/>
      </w:r>
      <w:r w:rsidR="001F65C8">
        <w:tab/>
      </w:r>
      <w:r w:rsidR="001F65C8">
        <w:tab/>
      </w:r>
      <w:r w:rsidR="001F65C8">
        <w:tab/>
      </w:r>
      <w:r w:rsidR="001F65C8">
        <w:tab/>
      </w:r>
      <w:r w:rsidR="004D28E1">
        <w:t>Kęstutis Tubis</w:t>
      </w:r>
    </w:p>
    <w:p w14:paraId="0E59A907" w14:textId="28A7346A" w:rsidR="0056744A" w:rsidRPr="0056744A" w:rsidRDefault="0056744A" w:rsidP="00B2333B">
      <w:pPr>
        <w:ind w:left="5387"/>
      </w:pPr>
      <w:r w:rsidRPr="0056744A">
        <w:lastRenderedPageBreak/>
        <w:t>Anykščių rajono savivaldybės tarybos</w:t>
      </w:r>
    </w:p>
    <w:p w14:paraId="20B62266" w14:textId="3F2F9472" w:rsidR="0056744A" w:rsidRPr="0056744A" w:rsidRDefault="0056744A" w:rsidP="00B2333B">
      <w:pPr>
        <w:ind w:left="5387"/>
      </w:pPr>
      <w:r>
        <w:t>2024</w:t>
      </w:r>
      <w:r w:rsidRPr="0056744A">
        <w:t xml:space="preserve"> m. </w:t>
      </w:r>
      <w:r>
        <w:t xml:space="preserve">sausio </w:t>
      </w:r>
      <w:r w:rsidR="00B2333B">
        <w:t>25</w:t>
      </w:r>
      <w:r w:rsidRPr="0056744A">
        <w:t xml:space="preserve"> d. sprendimo Nr. 1-T-</w:t>
      </w:r>
    </w:p>
    <w:p w14:paraId="06526705" w14:textId="1F5E9DAD" w:rsidR="0056744A" w:rsidRPr="0056744A" w:rsidRDefault="0056744A" w:rsidP="00B2333B">
      <w:pPr>
        <w:ind w:left="5387"/>
      </w:pPr>
      <w:r w:rsidRPr="0056744A">
        <w:t>priedas</w:t>
      </w:r>
    </w:p>
    <w:p w14:paraId="2246D4A1" w14:textId="77777777" w:rsidR="0056744A" w:rsidRPr="0056744A" w:rsidRDefault="0056744A" w:rsidP="0056744A"/>
    <w:p w14:paraId="1257E59B" w14:textId="1D28919F" w:rsidR="0056744A" w:rsidRPr="0056744A" w:rsidRDefault="0056744A" w:rsidP="0056744A">
      <w:pPr>
        <w:jc w:val="center"/>
        <w:rPr>
          <w:color w:val="000000" w:themeColor="text1"/>
        </w:rPr>
      </w:pPr>
      <w:r w:rsidRPr="0056744A">
        <w:t xml:space="preserve">ANYKŠČIŲ RAJONO SAVIVALDYBEI NUOSAVYBĖS TEISE PRIKLAUSANČIO ILGALAIKIO </w:t>
      </w:r>
      <w:r w:rsidRPr="0056744A">
        <w:rPr>
          <w:color w:val="000000" w:themeColor="text1"/>
        </w:rPr>
        <w:t xml:space="preserve">MATERIALIOJO TURTO, PERDUODAMO UŽDARAJAI AKCINEI BENDROVEI </w:t>
      </w:r>
      <w:r w:rsidR="00AE4C5B" w:rsidRPr="00AE4C5B">
        <w:rPr>
          <w:color w:val="000000" w:themeColor="text1"/>
        </w:rPr>
        <w:t>„ANYKŠČIŲ VANDENYS“</w:t>
      </w:r>
      <w:r w:rsidR="00AE4C5B" w:rsidRPr="0056744A">
        <w:rPr>
          <w:color w:val="000000" w:themeColor="text1"/>
        </w:rPr>
        <w:t>, SĄRAŠAS</w:t>
      </w:r>
    </w:p>
    <w:p w14:paraId="511018DD" w14:textId="77777777" w:rsidR="0056744A" w:rsidRPr="0056744A" w:rsidRDefault="0056744A" w:rsidP="0056744A">
      <w:pPr>
        <w:jc w:val="center"/>
        <w:rPr>
          <w:color w:val="000000" w:themeColor="text1"/>
        </w:rPr>
      </w:pPr>
    </w:p>
    <w:tbl>
      <w:tblPr>
        <w:tblpPr w:leftFromText="180" w:rightFromText="180" w:vertAnchor="text" w:tblpY="1"/>
        <w:tblOverlap w:val="neve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046"/>
        <w:gridCol w:w="1374"/>
        <w:gridCol w:w="912"/>
        <w:gridCol w:w="1296"/>
        <w:gridCol w:w="1296"/>
      </w:tblGrid>
      <w:tr w:rsidR="00BE2A73" w:rsidRPr="00BE2A73" w14:paraId="1A2A549F" w14:textId="77777777" w:rsidTr="0047495E">
        <w:trPr>
          <w:trHeight w:val="552"/>
        </w:trPr>
        <w:tc>
          <w:tcPr>
            <w:tcW w:w="643" w:type="dxa"/>
            <w:tcBorders>
              <w:top w:val="single" w:sz="4" w:space="0" w:color="auto"/>
              <w:left w:val="single" w:sz="4" w:space="0" w:color="auto"/>
              <w:bottom w:val="single" w:sz="4" w:space="0" w:color="auto"/>
              <w:right w:val="single" w:sz="4" w:space="0" w:color="auto"/>
            </w:tcBorders>
            <w:hideMark/>
          </w:tcPr>
          <w:p w14:paraId="7196C0E8" w14:textId="77777777" w:rsidR="0056744A" w:rsidRPr="00BE2A73" w:rsidRDefault="0056744A" w:rsidP="0047495E">
            <w:r w:rsidRPr="00BE2A73">
              <w:t>Eil.</w:t>
            </w:r>
          </w:p>
          <w:p w14:paraId="3F737054" w14:textId="77777777" w:rsidR="0056744A" w:rsidRPr="00BE2A73" w:rsidRDefault="0056744A" w:rsidP="0047495E">
            <w:r w:rsidRPr="00BE2A73">
              <w:t>Nr.</w:t>
            </w:r>
          </w:p>
        </w:tc>
        <w:tc>
          <w:tcPr>
            <w:tcW w:w="4046" w:type="dxa"/>
            <w:tcBorders>
              <w:top w:val="single" w:sz="4" w:space="0" w:color="auto"/>
              <w:left w:val="single" w:sz="4" w:space="0" w:color="auto"/>
              <w:bottom w:val="single" w:sz="4" w:space="0" w:color="auto"/>
              <w:right w:val="single" w:sz="4" w:space="0" w:color="auto"/>
            </w:tcBorders>
            <w:hideMark/>
          </w:tcPr>
          <w:p w14:paraId="4AA91DA8" w14:textId="66A88269" w:rsidR="0056744A" w:rsidRPr="00BE2A73" w:rsidRDefault="0056744A" w:rsidP="00C67AE7">
            <w:pPr>
              <w:jc w:val="center"/>
            </w:pPr>
            <w:r w:rsidRPr="00BE2A73">
              <w:t xml:space="preserve">Turto pavadinimas </w:t>
            </w:r>
          </w:p>
        </w:tc>
        <w:tc>
          <w:tcPr>
            <w:tcW w:w="1374" w:type="dxa"/>
            <w:tcBorders>
              <w:top w:val="single" w:sz="4" w:space="0" w:color="auto"/>
              <w:left w:val="single" w:sz="4" w:space="0" w:color="auto"/>
              <w:bottom w:val="single" w:sz="4" w:space="0" w:color="auto"/>
              <w:right w:val="single" w:sz="4" w:space="0" w:color="auto"/>
            </w:tcBorders>
            <w:hideMark/>
          </w:tcPr>
          <w:p w14:paraId="54E39963" w14:textId="77777777" w:rsidR="0056744A" w:rsidRPr="00BE2A73" w:rsidRDefault="0056744A" w:rsidP="0047495E">
            <w:pPr>
              <w:jc w:val="center"/>
            </w:pPr>
            <w:r w:rsidRPr="00BE2A73">
              <w:t>Eil. Nr. apskaitoje</w:t>
            </w:r>
          </w:p>
        </w:tc>
        <w:tc>
          <w:tcPr>
            <w:tcW w:w="912" w:type="dxa"/>
            <w:tcBorders>
              <w:top w:val="single" w:sz="4" w:space="0" w:color="auto"/>
              <w:left w:val="single" w:sz="4" w:space="0" w:color="auto"/>
              <w:bottom w:val="single" w:sz="4" w:space="0" w:color="auto"/>
              <w:right w:val="single" w:sz="4" w:space="0" w:color="auto"/>
            </w:tcBorders>
            <w:hideMark/>
          </w:tcPr>
          <w:p w14:paraId="3A803F43" w14:textId="77777777" w:rsidR="0056744A" w:rsidRPr="00BE2A73" w:rsidRDefault="0056744A" w:rsidP="0047495E">
            <w:pPr>
              <w:jc w:val="center"/>
            </w:pPr>
            <w:r w:rsidRPr="00BE2A73">
              <w:t>Kiekis, vnt.</w:t>
            </w:r>
          </w:p>
        </w:tc>
        <w:tc>
          <w:tcPr>
            <w:tcW w:w="1296" w:type="dxa"/>
            <w:tcBorders>
              <w:top w:val="single" w:sz="4" w:space="0" w:color="auto"/>
              <w:left w:val="single" w:sz="4" w:space="0" w:color="auto"/>
              <w:bottom w:val="single" w:sz="4" w:space="0" w:color="auto"/>
              <w:right w:val="single" w:sz="4" w:space="0" w:color="auto"/>
            </w:tcBorders>
            <w:hideMark/>
          </w:tcPr>
          <w:p w14:paraId="6507AE13" w14:textId="77777777" w:rsidR="0056744A" w:rsidRPr="00BE2A73" w:rsidRDefault="0056744A" w:rsidP="0047495E">
            <w:pPr>
              <w:jc w:val="center"/>
            </w:pPr>
            <w:r w:rsidRPr="00BE2A73">
              <w:t>Įsigijimo kaina, Eur</w:t>
            </w:r>
          </w:p>
        </w:tc>
        <w:tc>
          <w:tcPr>
            <w:tcW w:w="1296" w:type="dxa"/>
            <w:tcBorders>
              <w:top w:val="single" w:sz="4" w:space="0" w:color="auto"/>
              <w:left w:val="single" w:sz="4" w:space="0" w:color="auto"/>
              <w:bottom w:val="single" w:sz="4" w:space="0" w:color="auto"/>
              <w:right w:val="single" w:sz="4" w:space="0" w:color="auto"/>
            </w:tcBorders>
            <w:hideMark/>
          </w:tcPr>
          <w:p w14:paraId="72AE0CB4" w14:textId="77777777" w:rsidR="0056744A" w:rsidRPr="00BE2A73" w:rsidRDefault="0056744A" w:rsidP="0047495E">
            <w:pPr>
              <w:jc w:val="center"/>
            </w:pPr>
            <w:r w:rsidRPr="00BE2A73">
              <w:t>Likutinė vertė, Eur</w:t>
            </w:r>
          </w:p>
        </w:tc>
      </w:tr>
      <w:tr w:rsidR="00BE2A73" w:rsidRPr="00BE2A73" w14:paraId="5A33B30D" w14:textId="77777777" w:rsidTr="006B3335">
        <w:trPr>
          <w:trHeight w:val="219"/>
        </w:trPr>
        <w:tc>
          <w:tcPr>
            <w:tcW w:w="643" w:type="dxa"/>
            <w:tcBorders>
              <w:top w:val="single" w:sz="4" w:space="0" w:color="auto"/>
              <w:left w:val="single" w:sz="4" w:space="0" w:color="auto"/>
              <w:bottom w:val="single" w:sz="4" w:space="0" w:color="auto"/>
              <w:right w:val="single" w:sz="4" w:space="0" w:color="auto"/>
            </w:tcBorders>
          </w:tcPr>
          <w:p w14:paraId="64FD1BB8" w14:textId="77777777" w:rsidR="00AE4C5B" w:rsidRPr="00BE2A73" w:rsidRDefault="00AE4C5B" w:rsidP="00AE4C5B">
            <w:r w:rsidRPr="00BE2A73">
              <w:t>1.</w:t>
            </w:r>
          </w:p>
        </w:tc>
        <w:tc>
          <w:tcPr>
            <w:tcW w:w="4046" w:type="dxa"/>
            <w:tcBorders>
              <w:top w:val="nil"/>
              <w:left w:val="nil"/>
              <w:bottom w:val="single" w:sz="8" w:space="0" w:color="auto"/>
              <w:right w:val="single" w:sz="8" w:space="0" w:color="auto"/>
            </w:tcBorders>
          </w:tcPr>
          <w:p w14:paraId="5D1D5861" w14:textId="25EBEABD" w:rsidR="00AE4C5B" w:rsidRPr="00BE2A73" w:rsidRDefault="00AE4C5B" w:rsidP="00AE4C5B">
            <w:pPr>
              <w:jc w:val="both"/>
            </w:pPr>
            <w:r w:rsidRPr="00BE2A73">
              <w:rPr>
                <w:iCs/>
              </w:rPr>
              <w:t>Uždarojo tipo dyzelinis elektros generatorius (</w:t>
            </w:r>
            <w:r w:rsidRPr="00BE2A73">
              <w:t xml:space="preserve">Nominali galia 200 kW/250 </w:t>
            </w:r>
            <w:proofErr w:type="spellStart"/>
            <w:r w:rsidRPr="00BE2A73">
              <w:t>kVA</w:t>
            </w:r>
            <w:proofErr w:type="spellEnd"/>
            <w:r w:rsidRPr="00BE2A73">
              <w:rPr>
                <w:iCs/>
              </w:rPr>
              <w:t>)</w:t>
            </w:r>
          </w:p>
        </w:tc>
        <w:tc>
          <w:tcPr>
            <w:tcW w:w="1374" w:type="dxa"/>
            <w:tcBorders>
              <w:top w:val="nil"/>
              <w:left w:val="nil"/>
              <w:bottom w:val="single" w:sz="8" w:space="0" w:color="auto"/>
              <w:right w:val="single" w:sz="8" w:space="0" w:color="auto"/>
            </w:tcBorders>
          </w:tcPr>
          <w:p w14:paraId="49D468B7" w14:textId="29BB3E75" w:rsidR="00AE4C5B" w:rsidRPr="00BE2A73" w:rsidRDefault="00AE4C5B" w:rsidP="00AE4C5B">
            <w:pPr>
              <w:jc w:val="center"/>
            </w:pPr>
            <w:r w:rsidRPr="00BE2A73">
              <w:t>191058</w:t>
            </w:r>
          </w:p>
        </w:tc>
        <w:tc>
          <w:tcPr>
            <w:tcW w:w="912" w:type="dxa"/>
            <w:tcBorders>
              <w:top w:val="single" w:sz="4" w:space="0" w:color="auto"/>
              <w:left w:val="single" w:sz="4" w:space="0" w:color="auto"/>
              <w:bottom w:val="single" w:sz="4" w:space="0" w:color="auto"/>
              <w:right w:val="single" w:sz="4" w:space="0" w:color="auto"/>
            </w:tcBorders>
          </w:tcPr>
          <w:p w14:paraId="74C20866" w14:textId="06A5DBC0" w:rsidR="00AE4C5B" w:rsidRPr="00BE2A73" w:rsidRDefault="00AE4C5B" w:rsidP="00AE4C5B">
            <w:pPr>
              <w:jc w:val="right"/>
            </w:pPr>
            <w:r w:rsidRPr="00BE2A73">
              <w:t>1</w:t>
            </w:r>
          </w:p>
        </w:tc>
        <w:tc>
          <w:tcPr>
            <w:tcW w:w="1296" w:type="dxa"/>
            <w:tcBorders>
              <w:top w:val="nil"/>
              <w:left w:val="nil"/>
              <w:bottom w:val="single" w:sz="8" w:space="0" w:color="auto"/>
              <w:right w:val="single" w:sz="8" w:space="0" w:color="auto"/>
            </w:tcBorders>
          </w:tcPr>
          <w:p w14:paraId="52C91BAD" w14:textId="4F32977E" w:rsidR="00AE4C5B" w:rsidRPr="00BE2A73" w:rsidRDefault="00AE4C5B" w:rsidP="00AE4C5B">
            <w:pPr>
              <w:jc w:val="right"/>
            </w:pPr>
            <w:r w:rsidRPr="00BE2A73">
              <w:t>25 850,00</w:t>
            </w:r>
          </w:p>
        </w:tc>
        <w:tc>
          <w:tcPr>
            <w:tcW w:w="1296" w:type="dxa"/>
          </w:tcPr>
          <w:p w14:paraId="0837A7F9" w14:textId="0C0548AD" w:rsidR="00AE4C5B" w:rsidRPr="00BE2A73" w:rsidRDefault="00AE4C5B" w:rsidP="00AE4C5B">
            <w:pPr>
              <w:jc w:val="right"/>
            </w:pPr>
            <w:r w:rsidRPr="00BE2A73">
              <w:t>19 387 ,49</w:t>
            </w:r>
          </w:p>
        </w:tc>
      </w:tr>
      <w:tr w:rsidR="00BE2A73" w:rsidRPr="00BE2A73" w14:paraId="12076EC9" w14:textId="77777777" w:rsidTr="006B3335">
        <w:trPr>
          <w:trHeight w:val="219"/>
        </w:trPr>
        <w:tc>
          <w:tcPr>
            <w:tcW w:w="643" w:type="dxa"/>
            <w:tcBorders>
              <w:top w:val="single" w:sz="4" w:space="0" w:color="auto"/>
              <w:left w:val="single" w:sz="4" w:space="0" w:color="auto"/>
              <w:bottom w:val="single" w:sz="4" w:space="0" w:color="auto"/>
              <w:right w:val="single" w:sz="4" w:space="0" w:color="auto"/>
            </w:tcBorders>
          </w:tcPr>
          <w:p w14:paraId="0C68F163" w14:textId="77777777" w:rsidR="00AE4C5B" w:rsidRPr="00BE2A73" w:rsidRDefault="00AE4C5B" w:rsidP="00AE4C5B">
            <w:r w:rsidRPr="00BE2A73">
              <w:t>2.</w:t>
            </w:r>
          </w:p>
        </w:tc>
        <w:tc>
          <w:tcPr>
            <w:tcW w:w="4046" w:type="dxa"/>
            <w:tcBorders>
              <w:top w:val="nil"/>
              <w:left w:val="nil"/>
              <w:bottom w:val="single" w:sz="8" w:space="0" w:color="auto"/>
              <w:right w:val="single" w:sz="8" w:space="0" w:color="auto"/>
            </w:tcBorders>
          </w:tcPr>
          <w:p w14:paraId="31011984" w14:textId="66991027" w:rsidR="00AE4C5B" w:rsidRPr="00BE2A73" w:rsidRDefault="00AE4C5B" w:rsidP="00AE4C5B">
            <w:pPr>
              <w:jc w:val="both"/>
            </w:pPr>
            <w:r w:rsidRPr="00BE2A73">
              <w:rPr>
                <w:iCs/>
              </w:rPr>
              <w:t>Uždarojo tipo dyzelinis elektros generatorius (</w:t>
            </w:r>
            <w:r w:rsidRPr="00BE2A73">
              <w:t xml:space="preserve">Nominali galia 100 kW/125 </w:t>
            </w:r>
            <w:proofErr w:type="spellStart"/>
            <w:r w:rsidRPr="00BE2A73">
              <w:t>kVA</w:t>
            </w:r>
            <w:proofErr w:type="spellEnd"/>
            <w:r w:rsidRPr="00BE2A73">
              <w:rPr>
                <w:iCs/>
              </w:rPr>
              <w:t>)</w:t>
            </w:r>
          </w:p>
        </w:tc>
        <w:tc>
          <w:tcPr>
            <w:tcW w:w="1374" w:type="dxa"/>
            <w:tcBorders>
              <w:top w:val="nil"/>
              <w:left w:val="nil"/>
              <w:bottom w:val="single" w:sz="8" w:space="0" w:color="auto"/>
              <w:right w:val="single" w:sz="8" w:space="0" w:color="auto"/>
            </w:tcBorders>
          </w:tcPr>
          <w:p w14:paraId="123C996C" w14:textId="38516279" w:rsidR="00AE4C5B" w:rsidRPr="00BE2A73" w:rsidRDefault="00AE4C5B" w:rsidP="00AE4C5B">
            <w:pPr>
              <w:jc w:val="center"/>
            </w:pPr>
            <w:r w:rsidRPr="00BE2A73">
              <w:t>191179</w:t>
            </w:r>
          </w:p>
        </w:tc>
        <w:tc>
          <w:tcPr>
            <w:tcW w:w="912" w:type="dxa"/>
            <w:tcBorders>
              <w:top w:val="single" w:sz="4" w:space="0" w:color="auto"/>
              <w:left w:val="single" w:sz="4" w:space="0" w:color="auto"/>
              <w:bottom w:val="single" w:sz="4" w:space="0" w:color="auto"/>
              <w:right w:val="single" w:sz="4" w:space="0" w:color="auto"/>
            </w:tcBorders>
          </w:tcPr>
          <w:p w14:paraId="39D68E1D" w14:textId="2E5B2965" w:rsidR="00AE4C5B" w:rsidRPr="00BE2A73" w:rsidRDefault="00AE4C5B" w:rsidP="00AE4C5B">
            <w:pPr>
              <w:jc w:val="right"/>
            </w:pPr>
            <w:r w:rsidRPr="00BE2A73">
              <w:t>1</w:t>
            </w:r>
          </w:p>
        </w:tc>
        <w:tc>
          <w:tcPr>
            <w:tcW w:w="1296" w:type="dxa"/>
            <w:tcBorders>
              <w:top w:val="nil"/>
              <w:left w:val="nil"/>
              <w:bottom w:val="single" w:sz="8" w:space="0" w:color="auto"/>
              <w:right w:val="single" w:sz="8" w:space="0" w:color="auto"/>
            </w:tcBorders>
          </w:tcPr>
          <w:p w14:paraId="7716CC1E" w14:textId="5F165A62" w:rsidR="00AE4C5B" w:rsidRPr="00BE2A73" w:rsidRDefault="00AE4C5B" w:rsidP="00AE4C5B">
            <w:pPr>
              <w:jc w:val="right"/>
            </w:pPr>
            <w:r w:rsidRPr="00BE2A73">
              <w:t>16 698,00</w:t>
            </w:r>
          </w:p>
        </w:tc>
        <w:tc>
          <w:tcPr>
            <w:tcW w:w="1296" w:type="dxa"/>
          </w:tcPr>
          <w:p w14:paraId="40A19615" w14:textId="46EB786E" w:rsidR="00AE4C5B" w:rsidRPr="00BE2A73" w:rsidRDefault="00AE4C5B" w:rsidP="00AE4C5B">
            <w:pPr>
              <w:jc w:val="right"/>
            </w:pPr>
            <w:r w:rsidRPr="00BE2A73">
              <w:t>16 698,00</w:t>
            </w:r>
          </w:p>
        </w:tc>
      </w:tr>
      <w:tr w:rsidR="00BE2A73" w:rsidRPr="00BE2A73" w14:paraId="2518BD8E" w14:textId="77777777" w:rsidTr="006B3335">
        <w:trPr>
          <w:trHeight w:val="219"/>
        </w:trPr>
        <w:tc>
          <w:tcPr>
            <w:tcW w:w="643" w:type="dxa"/>
            <w:tcBorders>
              <w:top w:val="single" w:sz="4" w:space="0" w:color="auto"/>
              <w:left w:val="single" w:sz="4" w:space="0" w:color="auto"/>
              <w:bottom w:val="single" w:sz="4" w:space="0" w:color="auto"/>
              <w:right w:val="single" w:sz="4" w:space="0" w:color="auto"/>
            </w:tcBorders>
          </w:tcPr>
          <w:p w14:paraId="5E4CF294" w14:textId="75E0E835" w:rsidR="00AE4C5B" w:rsidRPr="00BE2A73" w:rsidRDefault="00AE4C5B" w:rsidP="00AE4C5B">
            <w:r w:rsidRPr="00BE2A73">
              <w:t>3.</w:t>
            </w:r>
          </w:p>
        </w:tc>
        <w:tc>
          <w:tcPr>
            <w:tcW w:w="4046" w:type="dxa"/>
            <w:tcBorders>
              <w:top w:val="nil"/>
              <w:left w:val="nil"/>
              <w:bottom w:val="single" w:sz="8" w:space="0" w:color="auto"/>
              <w:right w:val="single" w:sz="8" w:space="0" w:color="auto"/>
            </w:tcBorders>
          </w:tcPr>
          <w:p w14:paraId="490308E8" w14:textId="190D8A8D" w:rsidR="00AE4C5B" w:rsidRPr="00BE2A73" w:rsidRDefault="00AE4C5B" w:rsidP="00AE4C5B">
            <w:pPr>
              <w:jc w:val="both"/>
            </w:pPr>
            <w:r w:rsidRPr="00BE2A73">
              <w:t>Mobili cisterna geriamam vandeniui</w:t>
            </w:r>
          </w:p>
        </w:tc>
        <w:tc>
          <w:tcPr>
            <w:tcW w:w="1374" w:type="dxa"/>
            <w:tcBorders>
              <w:top w:val="nil"/>
              <w:left w:val="nil"/>
              <w:bottom w:val="single" w:sz="8" w:space="0" w:color="auto"/>
              <w:right w:val="single" w:sz="8" w:space="0" w:color="auto"/>
            </w:tcBorders>
          </w:tcPr>
          <w:p w14:paraId="147990C3" w14:textId="77B55E62" w:rsidR="00AE4C5B" w:rsidRPr="00BE2A73" w:rsidRDefault="00AE4C5B" w:rsidP="00AE4C5B">
            <w:pPr>
              <w:jc w:val="center"/>
            </w:pPr>
            <w:r w:rsidRPr="00BE2A73">
              <w:t>191124</w:t>
            </w:r>
          </w:p>
        </w:tc>
        <w:tc>
          <w:tcPr>
            <w:tcW w:w="912" w:type="dxa"/>
            <w:tcBorders>
              <w:top w:val="single" w:sz="4" w:space="0" w:color="auto"/>
              <w:left w:val="single" w:sz="4" w:space="0" w:color="auto"/>
              <w:bottom w:val="single" w:sz="4" w:space="0" w:color="auto"/>
              <w:right w:val="single" w:sz="4" w:space="0" w:color="auto"/>
            </w:tcBorders>
          </w:tcPr>
          <w:p w14:paraId="16B35292" w14:textId="7A4FCC53" w:rsidR="00AE4C5B" w:rsidRPr="00BE2A73" w:rsidRDefault="00AE4C5B" w:rsidP="00AE4C5B">
            <w:pPr>
              <w:jc w:val="right"/>
            </w:pPr>
            <w:r w:rsidRPr="00BE2A73">
              <w:t>1</w:t>
            </w:r>
          </w:p>
        </w:tc>
        <w:tc>
          <w:tcPr>
            <w:tcW w:w="1296" w:type="dxa"/>
            <w:tcBorders>
              <w:top w:val="nil"/>
              <w:left w:val="nil"/>
              <w:bottom w:val="single" w:sz="8" w:space="0" w:color="auto"/>
              <w:right w:val="single" w:sz="8" w:space="0" w:color="auto"/>
            </w:tcBorders>
          </w:tcPr>
          <w:p w14:paraId="78737AAF" w14:textId="5C1C7112" w:rsidR="00AE4C5B" w:rsidRPr="00BE2A73" w:rsidRDefault="00AE4C5B" w:rsidP="00AE4C5B">
            <w:pPr>
              <w:jc w:val="right"/>
            </w:pPr>
            <w:r w:rsidRPr="00BE2A73">
              <w:t>11 858,00</w:t>
            </w:r>
          </w:p>
        </w:tc>
        <w:tc>
          <w:tcPr>
            <w:tcW w:w="1296" w:type="dxa"/>
          </w:tcPr>
          <w:p w14:paraId="01368F01" w14:textId="1E0876C3" w:rsidR="00AE4C5B" w:rsidRPr="00BE2A73" w:rsidRDefault="00AE4C5B" w:rsidP="00AE4C5B">
            <w:pPr>
              <w:jc w:val="right"/>
            </w:pPr>
            <w:r w:rsidRPr="00BE2A73">
              <w:t>9 881,66</w:t>
            </w:r>
          </w:p>
        </w:tc>
      </w:tr>
      <w:tr w:rsidR="00BE2A73" w:rsidRPr="00BE2A73" w14:paraId="72E6FFB2" w14:textId="77777777" w:rsidTr="00A56FBF">
        <w:trPr>
          <w:trHeight w:val="70"/>
        </w:trPr>
        <w:tc>
          <w:tcPr>
            <w:tcW w:w="6063" w:type="dxa"/>
            <w:gridSpan w:val="3"/>
            <w:tcBorders>
              <w:top w:val="single" w:sz="4" w:space="0" w:color="auto"/>
              <w:left w:val="single" w:sz="4" w:space="0" w:color="auto"/>
              <w:bottom w:val="single" w:sz="4" w:space="0" w:color="auto"/>
              <w:right w:val="single" w:sz="4" w:space="0" w:color="auto"/>
            </w:tcBorders>
          </w:tcPr>
          <w:p w14:paraId="07313DE2" w14:textId="3C1151C6" w:rsidR="00AE4C5B" w:rsidRPr="00BE2A73" w:rsidRDefault="00AE4C5B" w:rsidP="00AE4C5B">
            <w:pPr>
              <w:jc w:val="right"/>
            </w:pPr>
            <w:r w:rsidRPr="00BE2A73">
              <w:t>Iš viso:</w:t>
            </w:r>
          </w:p>
        </w:tc>
        <w:tc>
          <w:tcPr>
            <w:tcW w:w="912" w:type="dxa"/>
            <w:tcBorders>
              <w:top w:val="single" w:sz="4" w:space="0" w:color="auto"/>
              <w:left w:val="single" w:sz="4" w:space="0" w:color="auto"/>
              <w:bottom w:val="single" w:sz="4" w:space="0" w:color="auto"/>
              <w:right w:val="single" w:sz="4" w:space="0" w:color="auto"/>
            </w:tcBorders>
          </w:tcPr>
          <w:p w14:paraId="071FC033" w14:textId="738F667A" w:rsidR="00AE4C5B" w:rsidRPr="00BE2A73" w:rsidRDefault="00AE4C5B" w:rsidP="00AE4C5B">
            <w:pPr>
              <w:jc w:val="right"/>
            </w:pPr>
            <w:r w:rsidRPr="00BE2A73">
              <w:t>3</w:t>
            </w:r>
          </w:p>
        </w:tc>
        <w:tc>
          <w:tcPr>
            <w:tcW w:w="1296" w:type="dxa"/>
            <w:tcBorders>
              <w:top w:val="single" w:sz="4" w:space="0" w:color="auto"/>
              <w:left w:val="single" w:sz="4" w:space="0" w:color="auto"/>
              <w:bottom w:val="single" w:sz="4" w:space="0" w:color="auto"/>
              <w:right w:val="single" w:sz="4" w:space="0" w:color="auto"/>
            </w:tcBorders>
          </w:tcPr>
          <w:p w14:paraId="681D27BC" w14:textId="1D04465C" w:rsidR="00AE4C5B" w:rsidRPr="00BE2A73" w:rsidRDefault="00AE4C5B" w:rsidP="00AE4C5B">
            <w:pPr>
              <w:jc w:val="right"/>
            </w:pPr>
            <w:r w:rsidRPr="00BE2A73">
              <w:t>54 406,00</w:t>
            </w:r>
          </w:p>
        </w:tc>
        <w:tc>
          <w:tcPr>
            <w:tcW w:w="1296" w:type="dxa"/>
            <w:tcBorders>
              <w:top w:val="single" w:sz="4" w:space="0" w:color="auto"/>
              <w:left w:val="single" w:sz="4" w:space="0" w:color="auto"/>
              <w:bottom w:val="single" w:sz="4" w:space="0" w:color="auto"/>
              <w:right w:val="single" w:sz="4" w:space="0" w:color="auto"/>
            </w:tcBorders>
          </w:tcPr>
          <w:p w14:paraId="418A54E0" w14:textId="0E4580FE" w:rsidR="00AE4C5B" w:rsidRPr="00BE2A73" w:rsidRDefault="00AE4C5B" w:rsidP="00AE4C5B">
            <w:pPr>
              <w:jc w:val="right"/>
            </w:pPr>
            <w:r w:rsidRPr="00BE2A73">
              <w:t>45 967,15</w:t>
            </w:r>
          </w:p>
        </w:tc>
      </w:tr>
    </w:tbl>
    <w:p w14:paraId="501D5E40" w14:textId="5914F65E" w:rsidR="0056744A" w:rsidRDefault="0056744A" w:rsidP="00A43370">
      <w:pPr>
        <w:overflowPunct w:val="0"/>
        <w:autoSpaceDE w:val="0"/>
        <w:autoSpaceDN w:val="0"/>
        <w:adjustRightInd w:val="0"/>
        <w:jc w:val="center"/>
        <w:rPr>
          <w:b/>
        </w:rPr>
      </w:pPr>
    </w:p>
    <w:p w14:paraId="11B596B8" w14:textId="1B724C25" w:rsidR="0056744A" w:rsidRDefault="00AE4C5B" w:rsidP="00A43370">
      <w:pPr>
        <w:overflowPunct w:val="0"/>
        <w:autoSpaceDE w:val="0"/>
        <w:autoSpaceDN w:val="0"/>
        <w:adjustRightInd w:val="0"/>
        <w:jc w:val="center"/>
        <w:rPr>
          <w:b/>
        </w:rPr>
      </w:pPr>
      <w:r>
        <w:rPr>
          <w:b/>
        </w:rPr>
        <w:t>_______________</w:t>
      </w:r>
    </w:p>
    <w:p w14:paraId="2C56F9D3" w14:textId="77777777" w:rsidR="0056744A" w:rsidRDefault="0056744A" w:rsidP="00A43370">
      <w:pPr>
        <w:overflowPunct w:val="0"/>
        <w:autoSpaceDE w:val="0"/>
        <w:autoSpaceDN w:val="0"/>
        <w:adjustRightInd w:val="0"/>
        <w:jc w:val="center"/>
        <w:rPr>
          <w:b/>
        </w:rPr>
      </w:pPr>
    </w:p>
    <w:p w14:paraId="7395FC73" w14:textId="77777777" w:rsidR="0056744A" w:rsidRDefault="0056744A" w:rsidP="00A43370">
      <w:pPr>
        <w:overflowPunct w:val="0"/>
        <w:autoSpaceDE w:val="0"/>
        <w:autoSpaceDN w:val="0"/>
        <w:adjustRightInd w:val="0"/>
        <w:jc w:val="center"/>
        <w:rPr>
          <w:b/>
        </w:rPr>
      </w:pPr>
    </w:p>
    <w:p w14:paraId="6B153739" w14:textId="77777777" w:rsidR="00B2333B" w:rsidRDefault="00B2333B" w:rsidP="00A43370">
      <w:pPr>
        <w:overflowPunct w:val="0"/>
        <w:autoSpaceDE w:val="0"/>
        <w:autoSpaceDN w:val="0"/>
        <w:adjustRightInd w:val="0"/>
        <w:jc w:val="center"/>
        <w:rPr>
          <w:b/>
        </w:rPr>
      </w:pPr>
    </w:p>
    <w:p w14:paraId="687A8791" w14:textId="77777777" w:rsidR="00B2333B" w:rsidRDefault="00B2333B" w:rsidP="00A43370">
      <w:pPr>
        <w:overflowPunct w:val="0"/>
        <w:autoSpaceDE w:val="0"/>
        <w:autoSpaceDN w:val="0"/>
        <w:adjustRightInd w:val="0"/>
        <w:jc w:val="center"/>
        <w:rPr>
          <w:b/>
        </w:rPr>
      </w:pPr>
    </w:p>
    <w:p w14:paraId="541947FD" w14:textId="77777777" w:rsidR="00B2333B" w:rsidRDefault="00B2333B" w:rsidP="00A43370">
      <w:pPr>
        <w:overflowPunct w:val="0"/>
        <w:autoSpaceDE w:val="0"/>
        <w:autoSpaceDN w:val="0"/>
        <w:adjustRightInd w:val="0"/>
        <w:jc w:val="center"/>
        <w:rPr>
          <w:b/>
        </w:rPr>
      </w:pPr>
    </w:p>
    <w:p w14:paraId="3159FBB5" w14:textId="77777777" w:rsidR="00B2333B" w:rsidRDefault="00B2333B" w:rsidP="00A43370">
      <w:pPr>
        <w:overflowPunct w:val="0"/>
        <w:autoSpaceDE w:val="0"/>
        <w:autoSpaceDN w:val="0"/>
        <w:adjustRightInd w:val="0"/>
        <w:jc w:val="center"/>
        <w:rPr>
          <w:b/>
        </w:rPr>
      </w:pPr>
    </w:p>
    <w:p w14:paraId="5663F121" w14:textId="77777777" w:rsidR="00B2333B" w:rsidRDefault="00B2333B" w:rsidP="00A43370">
      <w:pPr>
        <w:overflowPunct w:val="0"/>
        <w:autoSpaceDE w:val="0"/>
        <w:autoSpaceDN w:val="0"/>
        <w:adjustRightInd w:val="0"/>
        <w:jc w:val="center"/>
        <w:rPr>
          <w:b/>
        </w:rPr>
      </w:pPr>
    </w:p>
    <w:p w14:paraId="017DEAF1" w14:textId="77777777" w:rsidR="00B2333B" w:rsidRDefault="00B2333B" w:rsidP="00A43370">
      <w:pPr>
        <w:overflowPunct w:val="0"/>
        <w:autoSpaceDE w:val="0"/>
        <w:autoSpaceDN w:val="0"/>
        <w:adjustRightInd w:val="0"/>
        <w:jc w:val="center"/>
        <w:rPr>
          <w:b/>
        </w:rPr>
      </w:pPr>
    </w:p>
    <w:p w14:paraId="5C02C1AF" w14:textId="77777777" w:rsidR="0056744A" w:rsidRDefault="0056744A" w:rsidP="00A43370">
      <w:pPr>
        <w:overflowPunct w:val="0"/>
        <w:autoSpaceDE w:val="0"/>
        <w:autoSpaceDN w:val="0"/>
        <w:adjustRightInd w:val="0"/>
        <w:jc w:val="center"/>
        <w:rPr>
          <w:b/>
        </w:rPr>
      </w:pPr>
    </w:p>
    <w:p w14:paraId="3E96DB87" w14:textId="77777777" w:rsidR="00AE4C5B" w:rsidRDefault="00AE4C5B" w:rsidP="00A43370">
      <w:pPr>
        <w:overflowPunct w:val="0"/>
        <w:autoSpaceDE w:val="0"/>
        <w:autoSpaceDN w:val="0"/>
        <w:adjustRightInd w:val="0"/>
        <w:jc w:val="center"/>
        <w:rPr>
          <w:b/>
        </w:rPr>
      </w:pPr>
    </w:p>
    <w:p w14:paraId="3C70B1AB" w14:textId="77777777" w:rsidR="00AE4C5B" w:rsidRDefault="00AE4C5B" w:rsidP="00A43370">
      <w:pPr>
        <w:overflowPunct w:val="0"/>
        <w:autoSpaceDE w:val="0"/>
        <w:autoSpaceDN w:val="0"/>
        <w:adjustRightInd w:val="0"/>
        <w:jc w:val="center"/>
        <w:rPr>
          <w:b/>
        </w:rPr>
      </w:pPr>
    </w:p>
    <w:p w14:paraId="4A5CCEFA" w14:textId="77777777" w:rsidR="00AE4C5B" w:rsidRDefault="00AE4C5B" w:rsidP="00A43370">
      <w:pPr>
        <w:overflowPunct w:val="0"/>
        <w:autoSpaceDE w:val="0"/>
        <w:autoSpaceDN w:val="0"/>
        <w:adjustRightInd w:val="0"/>
        <w:jc w:val="center"/>
        <w:rPr>
          <w:b/>
        </w:rPr>
      </w:pPr>
    </w:p>
    <w:p w14:paraId="657D2F33" w14:textId="77777777" w:rsidR="00AE4C5B" w:rsidRDefault="00AE4C5B" w:rsidP="00A43370">
      <w:pPr>
        <w:overflowPunct w:val="0"/>
        <w:autoSpaceDE w:val="0"/>
        <w:autoSpaceDN w:val="0"/>
        <w:adjustRightInd w:val="0"/>
        <w:jc w:val="center"/>
        <w:rPr>
          <w:b/>
        </w:rPr>
      </w:pPr>
    </w:p>
    <w:p w14:paraId="0E88A454" w14:textId="77777777" w:rsidR="00AE4C5B" w:rsidRDefault="00AE4C5B" w:rsidP="00A43370">
      <w:pPr>
        <w:overflowPunct w:val="0"/>
        <w:autoSpaceDE w:val="0"/>
        <w:autoSpaceDN w:val="0"/>
        <w:adjustRightInd w:val="0"/>
        <w:jc w:val="center"/>
        <w:rPr>
          <w:b/>
        </w:rPr>
      </w:pPr>
    </w:p>
    <w:p w14:paraId="2B14D41A" w14:textId="77777777" w:rsidR="00AE4C5B" w:rsidRDefault="00AE4C5B" w:rsidP="00A43370">
      <w:pPr>
        <w:overflowPunct w:val="0"/>
        <w:autoSpaceDE w:val="0"/>
        <w:autoSpaceDN w:val="0"/>
        <w:adjustRightInd w:val="0"/>
        <w:jc w:val="center"/>
        <w:rPr>
          <w:b/>
        </w:rPr>
      </w:pPr>
    </w:p>
    <w:p w14:paraId="5919BC04" w14:textId="77777777" w:rsidR="00AE4C5B" w:rsidRDefault="00AE4C5B" w:rsidP="00A43370">
      <w:pPr>
        <w:overflowPunct w:val="0"/>
        <w:autoSpaceDE w:val="0"/>
        <w:autoSpaceDN w:val="0"/>
        <w:adjustRightInd w:val="0"/>
        <w:jc w:val="center"/>
        <w:rPr>
          <w:b/>
        </w:rPr>
      </w:pPr>
    </w:p>
    <w:p w14:paraId="4B4EC5BC" w14:textId="77777777" w:rsidR="00AE4C5B" w:rsidRDefault="00AE4C5B" w:rsidP="00A43370">
      <w:pPr>
        <w:overflowPunct w:val="0"/>
        <w:autoSpaceDE w:val="0"/>
        <w:autoSpaceDN w:val="0"/>
        <w:adjustRightInd w:val="0"/>
        <w:jc w:val="center"/>
        <w:rPr>
          <w:b/>
        </w:rPr>
      </w:pPr>
    </w:p>
    <w:p w14:paraId="2804A6CC" w14:textId="77777777" w:rsidR="00AE4C5B" w:rsidRDefault="00AE4C5B" w:rsidP="00A43370">
      <w:pPr>
        <w:overflowPunct w:val="0"/>
        <w:autoSpaceDE w:val="0"/>
        <w:autoSpaceDN w:val="0"/>
        <w:adjustRightInd w:val="0"/>
        <w:jc w:val="center"/>
        <w:rPr>
          <w:b/>
        </w:rPr>
      </w:pPr>
    </w:p>
    <w:p w14:paraId="557FB05B" w14:textId="77777777" w:rsidR="00AE4C5B" w:rsidRDefault="00AE4C5B" w:rsidP="00A43370">
      <w:pPr>
        <w:overflowPunct w:val="0"/>
        <w:autoSpaceDE w:val="0"/>
        <w:autoSpaceDN w:val="0"/>
        <w:adjustRightInd w:val="0"/>
        <w:jc w:val="center"/>
        <w:rPr>
          <w:b/>
        </w:rPr>
      </w:pPr>
    </w:p>
    <w:p w14:paraId="1E9D8181" w14:textId="77777777" w:rsidR="00AE4C5B" w:rsidRDefault="00AE4C5B" w:rsidP="00A43370">
      <w:pPr>
        <w:overflowPunct w:val="0"/>
        <w:autoSpaceDE w:val="0"/>
        <w:autoSpaceDN w:val="0"/>
        <w:adjustRightInd w:val="0"/>
        <w:jc w:val="center"/>
        <w:rPr>
          <w:b/>
        </w:rPr>
      </w:pPr>
    </w:p>
    <w:p w14:paraId="1B7E01AA" w14:textId="77777777" w:rsidR="00AE4C5B" w:rsidRDefault="00AE4C5B" w:rsidP="00A43370">
      <w:pPr>
        <w:overflowPunct w:val="0"/>
        <w:autoSpaceDE w:val="0"/>
        <w:autoSpaceDN w:val="0"/>
        <w:adjustRightInd w:val="0"/>
        <w:jc w:val="center"/>
        <w:rPr>
          <w:b/>
        </w:rPr>
      </w:pPr>
    </w:p>
    <w:p w14:paraId="4C129B64" w14:textId="77777777" w:rsidR="00AE4C5B" w:rsidRDefault="00AE4C5B" w:rsidP="00A43370">
      <w:pPr>
        <w:overflowPunct w:val="0"/>
        <w:autoSpaceDE w:val="0"/>
        <w:autoSpaceDN w:val="0"/>
        <w:adjustRightInd w:val="0"/>
        <w:jc w:val="center"/>
        <w:rPr>
          <w:b/>
        </w:rPr>
      </w:pPr>
    </w:p>
    <w:p w14:paraId="00E033DB" w14:textId="77777777" w:rsidR="00AE4C5B" w:rsidRDefault="00AE4C5B" w:rsidP="00A43370">
      <w:pPr>
        <w:overflowPunct w:val="0"/>
        <w:autoSpaceDE w:val="0"/>
        <w:autoSpaceDN w:val="0"/>
        <w:adjustRightInd w:val="0"/>
        <w:jc w:val="center"/>
        <w:rPr>
          <w:b/>
        </w:rPr>
      </w:pPr>
    </w:p>
    <w:p w14:paraId="34321AF2" w14:textId="77777777" w:rsidR="00AE4C5B" w:rsidRDefault="00AE4C5B" w:rsidP="00A43370">
      <w:pPr>
        <w:overflowPunct w:val="0"/>
        <w:autoSpaceDE w:val="0"/>
        <w:autoSpaceDN w:val="0"/>
        <w:adjustRightInd w:val="0"/>
        <w:jc w:val="center"/>
        <w:rPr>
          <w:b/>
        </w:rPr>
      </w:pPr>
    </w:p>
    <w:p w14:paraId="01408D36" w14:textId="77777777" w:rsidR="00AE4C5B" w:rsidRDefault="00AE4C5B" w:rsidP="00A43370">
      <w:pPr>
        <w:overflowPunct w:val="0"/>
        <w:autoSpaceDE w:val="0"/>
        <w:autoSpaceDN w:val="0"/>
        <w:adjustRightInd w:val="0"/>
        <w:jc w:val="center"/>
        <w:rPr>
          <w:b/>
        </w:rPr>
      </w:pPr>
    </w:p>
    <w:p w14:paraId="247600B0" w14:textId="77777777" w:rsidR="00AE4C5B" w:rsidRDefault="00AE4C5B" w:rsidP="00A43370">
      <w:pPr>
        <w:overflowPunct w:val="0"/>
        <w:autoSpaceDE w:val="0"/>
        <w:autoSpaceDN w:val="0"/>
        <w:adjustRightInd w:val="0"/>
        <w:jc w:val="center"/>
        <w:rPr>
          <w:b/>
        </w:rPr>
      </w:pPr>
    </w:p>
    <w:p w14:paraId="5E051446" w14:textId="77777777" w:rsidR="00AE4C5B" w:rsidRDefault="00AE4C5B" w:rsidP="00A43370">
      <w:pPr>
        <w:overflowPunct w:val="0"/>
        <w:autoSpaceDE w:val="0"/>
        <w:autoSpaceDN w:val="0"/>
        <w:adjustRightInd w:val="0"/>
        <w:jc w:val="center"/>
        <w:rPr>
          <w:b/>
        </w:rPr>
      </w:pPr>
    </w:p>
    <w:p w14:paraId="03E7B533" w14:textId="77777777" w:rsidR="00AE4C5B" w:rsidRDefault="00AE4C5B" w:rsidP="00A43370">
      <w:pPr>
        <w:overflowPunct w:val="0"/>
        <w:autoSpaceDE w:val="0"/>
        <w:autoSpaceDN w:val="0"/>
        <w:adjustRightInd w:val="0"/>
        <w:jc w:val="center"/>
        <w:rPr>
          <w:b/>
        </w:rPr>
      </w:pPr>
    </w:p>
    <w:p w14:paraId="70CD44CB" w14:textId="77777777" w:rsidR="0056744A" w:rsidRDefault="0056744A" w:rsidP="00A43370">
      <w:pPr>
        <w:overflowPunct w:val="0"/>
        <w:autoSpaceDE w:val="0"/>
        <w:autoSpaceDN w:val="0"/>
        <w:adjustRightInd w:val="0"/>
        <w:jc w:val="center"/>
        <w:rPr>
          <w:b/>
        </w:rPr>
      </w:pPr>
    </w:p>
    <w:p w14:paraId="7E63BFAC" w14:textId="77777777" w:rsidR="0056744A" w:rsidRDefault="0056744A" w:rsidP="00A43370">
      <w:pPr>
        <w:overflowPunct w:val="0"/>
        <w:autoSpaceDE w:val="0"/>
        <w:autoSpaceDN w:val="0"/>
        <w:adjustRightInd w:val="0"/>
        <w:jc w:val="center"/>
        <w:rPr>
          <w:b/>
        </w:rPr>
      </w:pPr>
    </w:p>
    <w:p w14:paraId="5CFC2FB0" w14:textId="77777777" w:rsidR="00AE4C5B" w:rsidRDefault="00E85A97" w:rsidP="00E85A97">
      <w:pPr>
        <w:overflowPunct w:val="0"/>
        <w:autoSpaceDE w:val="0"/>
        <w:autoSpaceDN w:val="0"/>
        <w:adjustRightInd w:val="0"/>
        <w:jc w:val="center"/>
        <w:rPr>
          <w:b/>
        </w:rPr>
      </w:pPr>
      <w:r>
        <w:rPr>
          <w:b/>
        </w:rPr>
        <w:lastRenderedPageBreak/>
        <w:t xml:space="preserve">SAVIVALDYBĖS TARYBOS </w:t>
      </w:r>
      <w:r w:rsidR="00A43370">
        <w:rPr>
          <w:b/>
        </w:rPr>
        <w:t xml:space="preserve">SPRENDIMO </w:t>
      </w:r>
      <w:r w:rsidR="00E4157D">
        <w:rPr>
          <w:b/>
        </w:rPr>
        <w:t>„</w:t>
      </w:r>
      <w:r w:rsidR="00A43370">
        <w:rPr>
          <w:b/>
          <w:caps/>
        </w:rPr>
        <w:t xml:space="preserve">dėl anykščių rajono savivaldybės turto perdavimo pagal turto patikėjimo sutartį UŽDARAJAI AKCINEI BENDROVEI </w:t>
      </w:r>
      <w:r w:rsidR="00AE4C5B">
        <w:rPr>
          <w:b/>
          <w:caps/>
        </w:rPr>
        <w:t>„</w:t>
      </w:r>
      <w:r w:rsidR="00A43370">
        <w:rPr>
          <w:b/>
          <w:caps/>
        </w:rPr>
        <w:t xml:space="preserve">ANYKŠČIŲ </w:t>
      </w:r>
      <w:r w:rsidR="00AE4C5B">
        <w:rPr>
          <w:b/>
          <w:caps/>
        </w:rPr>
        <w:t>Vandenys</w:t>
      </w:r>
      <w:r w:rsidR="00E4157D">
        <w:rPr>
          <w:b/>
          <w:caps/>
        </w:rPr>
        <w:t>“</w:t>
      </w:r>
      <w:r w:rsidR="00AE4C5B">
        <w:rPr>
          <w:b/>
          <w:caps/>
        </w:rPr>
        <w:t xml:space="preserve"> </w:t>
      </w:r>
      <w:r>
        <w:rPr>
          <w:b/>
        </w:rPr>
        <w:t xml:space="preserve"> PROJEKTO </w:t>
      </w:r>
    </w:p>
    <w:p w14:paraId="74A85DC3" w14:textId="51BE4E80" w:rsidR="00E85A97" w:rsidRDefault="00E85A97" w:rsidP="00E85A97">
      <w:pPr>
        <w:overflowPunct w:val="0"/>
        <w:autoSpaceDE w:val="0"/>
        <w:autoSpaceDN w:val="0"/>
        <w:adjustRightInd w:val="0"/>
        <w:jc w:val="center"/>
        <w:rPr>
          <w:b/>
          <w:caps/>
        </w:rPr>
      </w:pPr>
      <w:r>
        <w:rPr>
          <w:b/>
        </w:rPr>
        <w:t>AIŠKINAMASIS RAŠTAS</w:t>
      </w:r>
    </w:p>
    <w:p w14:paraId="7A21FF7E" w14:textId="77777777" w:rsidR="00E85A97" w:rsidRDefault="00E85A97" w:rsidP="00E85A97">
      <w:pPr>
        <w:ind w:firstLine="720"/>
        <w:jc w:val="both"/>
        <w:rPr>
          <w:b/>
        </w:rPr>
      </w:pPr>
    </w:p>
    <w:p w14:paraId="05537625" w14:textId="77777777" w:rsidR="00E85A97" w:rsidRDefault="00E85A97" w:rsidP="00E85A97">
      <w:pPr>
        <w:tabs>
          <w:tab w:val="left" w:pos="993"/>
        </w:tabs>
        <w:jc w:val="both"/>
        <w:rPr>
          <w:b/>
        </w:rPr>
      </w:pPr>
      <w:r>
        <w:rPr>
          <w:b/>
        </w:rPr>
        <w:t>1. Sprendimo projekto tikslai ir uždaviniai:</w:t>
      </w:r>
    </w:p>
    <w:p w14:paraId="6DE8162C" w14:textId="77777777" w:rsidR="00E85A97" w:rsidRDefault="00E85A97" w:rsidP="00E85A97">
      <w:pPr>
        <w:tabs>
          <w:tab w:val="left" w:pos="993"/>
        </w:tabs>
        <w:jc w:val="both"/>
        <w:rPr>
          <w:b/>
        </w:rPr>
      </w:pPr>
    </w:p>
    <w:p w14:paraId="7BA780AE" w14:textId="112CE8B4" w:rsidR="00E85A97" w:rsidRDefault="00E85A97" w:rsidP="00E85A97">
      <w:pPr>
        <w:spacing w:line="360" w:lineRule="auto"/>
        <w:jc w:val="both"/>
      </w:pPr>
      <w:r>
        <w:rPr>
          <w:b/>
        </w:rPr>
        <w:t xml:space="preserve">       </w:t>
      </w:r>
      <w:r>
        <w:t xml:space="preserve">Gautas uždarosios akcinės bendrovės </w:t>
      </w:r>
      <w:r w:rsidR="00AE4C5B">
        <w:t>„</w:t>
      </w:r>
      <w:r>
        <w:t>Anykščių</w:t>
      </w:r>
      <w:r w:rsidR="00427989">
        <w:t xml:space="preserve"> </w:t>
      </w:r>
      <w:r w:rsidR="00AE4C5B">
        <w:t>vandenys“</w:t>
      </w:r>
      <w:r>
        <w:t xml:space="preserve"> 202</w:t>
      </w:r>
      <w:r w:rsidR="00F612B2">
        <w:t>4</w:t>
      </w:r>
      <w:r>
        <w:t xml:space="preserve"> m. </w:t>
      </w:r>
      <w:r w:rsidR="00BE2A73" w:rsidRPr="00BE2A73">
        <w:t>sausio 10</w:t>
      </w:r>
      <w:r w:rsidRPr="00BE2A73">
        <w:t xml:space="preserve"> d. </w:t>
      </w:r>
      <w:r w:rsidR="00427989" w:rsidRPr="00BE2A73">
        <w:t>rašt</w:t>
      </w:r>
      <w:r w:rsidRPr="00BE2A73">
        <w:t>as Nr. SD-</w:t>
      </w:r>
      <w:r w:rsidR="00BE2A73" w:rsidRPr="00BE2A73">
        <w:t>6</w:t>
      </w:r>
      <w:r w:rsidRPr="00BE2A73">
        <w:t xml:space="preserve"> „</w:t>
      </w:r>
      <w:r w:rsidR="00F612B2" w:rsidRPr="00BE2A73">
        <w:t xml:space="preserve">Dėl </w:t>
      </w:r>
      <w:r w:rsidR="00F612B2" w:rsidRPr="00BE2A73">
        <w:rPr>
          <w:bCs/>
        </w:rPr>
        <w:t>turto perdavimo</w:t>
      </w:r>
      <w:r w:rsidRPr="00BE2A73">
        <w:t xml:space="preserve">“, </w:t>
      </w:r>
      <w:r>
        <w:t xml:space="preserve">kuriame prašoma perduoti </w:t>
      </w:r>
      <w:r w:rsidR="00AE4C5B" w:rsidRPr="00AE4C5B">
        <w:t>Anykščių rajono savivaldybei nuosavybės teise priklausantį ilgalaikį materialųjį turtą</w:t>
      </w:r>
      <w:r w:rsidR="00AE4C5B">
        <w:t>: uždaro tipo dyzelinius elektros generatorius bei mobilią cisterną geriamam vandeniui.</w:t>
      </w:r>
    </w:p>
    <w:p w14:paraId="4C3FF030" w14:textId="5AFB3961" w:rsidR="00AE4C5B" w:rsidRDefault="00AE4C5B" w:rsidP="00E85A97">
      <w:pPr>
        <w:spacing w:line="360" w:lineRule="auto"/>
        <w:jc w:val="both"/>
      </w:pPr>
      <w:r>
        <w:tab/>
        <w:t xml:space="preserve">Siūlome perduoti sprendimo projekte minimą turtą, siekiant užtikrinti </w:t>
      </w:r>
      <w:r w:rsidR="00B81DE4">
        <w:t>geriamojo vandens tiekimą esant ekstremaliai situacijai.</w:t>
      </w:r>
    </w:p>
    <w:p w14:paraId="51D5758F" w14:textId="77777777" w:rsidR="00427989" w:rsidRDefault="00427989" w:rsidP="00E85A97">
      <w:pPr>
        <w:tabs>
          <w:tab w:val="left" w:pos="993"/>
        </w:tabs>
        <w:jc w:val="both"/>
        <w:rPr>
          <w:rFonts w:eastAsia="Calibri"/>
          <w:b/>
        </w:rPr>
      </w:pPr>
    </w:p>
    <w:p w14:paraId="04CDA038" w14:textId="77777777" w:rsidR="00E85A97" w:rsidRDefault="00E85A97" w:rsidP="00E85A97">
      <w:pPr>
        <w:tabs>
          <w:tab w:val="left" w:pos="993"/>
        </w:tabs>
        <w:jc w:val="both"/>
        <w:rPr>
          <w:b/>
        </w:rPr>
      </w:pPr>
      <w:r>
        <w:rPr>
          <w:rFonts w:eastAsia="Calibri"/>
          <w:b/>
        </w:rPr>
        <w:t xml:space="preserve">2. </w:t>
      </w:r>
      <w:r>
        <w:rPr>
          <w:b/>
        </w:rPr>
        <w:t>Siūlomos teisinio reguliavimo nuostatos ir laukiami rezultatai:</w:t>
      </w:r>
    </w:p>
    <w:p w14:paraId="5F8832E0" w14:textId="77777777" w:rsidR="00E85A97" w:rsidRDefault="00E85A97" w:rsidP="00E85A97">
      <w:pPr>
        <w:tabs>
          <w:tab w:val="left" w:pos="993"/>
        </w:tabs>
        <w:jc w:val="both"/>
        <w:rPr>
          <w:b/>
        </w:rPr>
      </w:pPr>
    </w:p>
    <w:p w14:paraId="0714A47E" w14:textId="77777777" w:rsidR="00E85A97" w:rsidRDefault="00E85A97" w:rsidP="00E85A97">
      <w:pPr>
        <w:spacing w:line="360" w:lineRule="auto"/>
        <w:jc w:val="both"/>
      </w:pPr>
      <w:r>
        <w:t xml:space="preserve">      Racionaliai panaudojamas Anykščių rajono savivaldybės turtas.</w:t>
      </w:r>
    </w:p>
    <w:p w14:paraId="3DF73A42" w14:textId="77777777" w:rsidR="00E85A97" w:rsidRDefault="00E85A97" w:rsidP="00E85A97">
      <w:pPr>
        <w:jc w:val="both"/>
        <w:rPr>
          <w:b/>
        </w:rPr>
      </w:pPr>
      <w:r>
        <w:rPr>
          <w:b/>
        </w:rPr>
        <w:t>3. Lėšų poreikis ir šaltiniai:</w:t>
      </w:r>
    </w:p>
    <w:p w14:paraId="5082D090" w14:textId="77777777" w:rsidR="00E85A97" w:rsidRDefault="00E85A97" w:rsidP="00E85A97">
      <w:pPr>
        <w:jc w:val="both"/>
        <w:rPr>
          <w:b/>
        </w:rPr>
      </w:pPr>
    </w:p>
    <w:p w14:paraId="4588154E" w14:textId="77777777" w:rsidR="00E85A97" w:rsidRDefault="00E85A97" w:rsidP="00E85A97">
      <w:pPr>
        <w:jc w:val="both"/>
      </w:pPr>
      <w:r>
        <w:t>Nėra.</w:t>
      </w:r>
    </w:p>
    <w:p w14:paraId="10A627E2" w14:textId="77777777" w:rsidR="00E85A97" w:rsidRDefault="00E85A97" w:rsidP="00E85A97">
      <w:pPr>
        <w:jc w:val="both"/>
        <w:rPr>
          <w:b/>
        </w:rPr>
      </w:pPr>
    </w:p>
    <w:p w14:paraId="5154B4B6" w14:textId="77777777" w:rsidR="00E85A97" w:rsidRDefault="00E85A97" w:rsidP="00E85A97">
      <w:pPr>
        <w:jc w:val="both"/>
        <w:rPr>
          <w:b/>
        </w:rPr>
      </w:pPr>
      <w:r>
        <w:rPr>
          <w:b/>
        </w:rPr>
        <w:t>4. Numatomo teisinio reguliavimo poveikio vertinimo rezultatai, galimos neigiamos priimto sprendimo pasekmės ir kokių priemonių reikėtų imtis, kad tokių pasekmių būtų išvengta:</w:t>
      </w:r>
    </w:p>
    <w:p w14:paraId="39A57904" w14:textId="77777777" w:rsidR="00E85A97" w:rsidRDefault="00E85A97" w:rsidP="00E85A97">
      <w:pPr>
        <w:jc w:val="both"/>
        <w:rPr>
          <w:b/>
        </w:rPr>
      </w:pPr>
    </w:p>
    <w:p w14:paraId="1C20728F" w14:textId="77777777" w:rsidR="00E85A97" w:rsidRDefault="00E85A97" w:rsidP="00E85A97">
      <w:pPr>
        <w:spacing w:line="360" w:lineRule="auto"/>
        <w:jc w:val="both"/>
      </w:pPr>
      <w:r>
        <w:t xml:space="preserve">      Teisinio reguliavimo poveikio vertinimo rezultatai nevertinami. </w:t>
      </w:r>
    </w:p>
    <w:p w14:paraId="23D7A534" w14:textId="77777777" w:rsidR="00E85A97" w:rsidRDefault="00E85A97" w:rsidP="00E85A97">
      <w:pPr>
        <w:spacing w:line="360" w:lineRule="auto"/>
        <w:jc w:val="both"/>
      </w:pPr>
      <w:r>
        <w:t xml:space="preserve">       Neigiamų priimto sprendimo pasekmių nenumatoma.</w:t>
      </w:r>
    </w:p>
    <w:p w14:paraId="22E979C9" w14:textId="77777777" w:rsidR="00E85A97" w:rsidRDefault="00E85A97" w:rsidP="00E85A97">
      <w:pPr>
        <w:jc w:val="both"/>
        <w:rPr>
          <w:b/>
        </w:rPr>
      </w:pPr>
      <w:r>
        <w:rPr>
          <w:b/>
        </w:rPr>
        <w:t>5. Kokius teisės aktus būtina priimti, kokius galiojančius teisės aktus reikia pakeisti ar pripažinti netekusiais galios – kas ir kada juos turėtų priimti:</w:t>
      </w:r>
    </w:p>
    <w:p w14:paraId="71F1C8D7" w14:textId="77777777" w:rsidR="00E85A97" w:rsidRDefault="00E85A97" w:rsidP="00E85A97">
      <w:pPr>
        <w:jc w:val="both"/>
        <w:rPr>
          <w:b/>
        </w:rPr>
      </w:pPr>
    </w:p>
    <w:p w14:paraId="63B2E27B" w14:textId="77777777" w:rsidR="00E85A97" w:rsidRDefault="00E85A97" w:rsidP="00E85A97">
      <w:pPr>
        <w:jc w:val="both"/>
      </w:pPr>
      <w:r>
        <w:t>Nereikia.</w:t>
      </w:r>
    </w:p>
    <w:p w14:paraId="60A7649E" w14:textId="77777777" w:rsidR="00E85A97" w:rsidRDefault="00E85A97" w:rsidP="00E85A97">
      <w:pPr>
        <w:jc w:val="both"/>
      </w:pPr>
    </w:p>
    <w:p w14:paraId="10CBFCBC" w14:textId="77777777" w:rsidR="00E85A97" w:rsidRDefault="00E85A97" w:rsidP="00E85A97">
      <w:pPr>
        <w:jc w:val="both"/>
        <w:rPr>
          <w:b/>
        </w:rPr>
      </w:pPr>
      <w:r>
        <w:rPr>
          <w:b/>
        </w:rPr>
        <w:t>6. Sprendimo įgyvendinimo terminai – kas, ką ir kada turėtų atlikti:</w:t>
      </w:r>
    </w:p>
    <w:p w14:paraId="7CAB6B05" w14:textId="77777777" w:rsidR="00E85A97" w:rsidRDefault="00E85A97" w:rsidP="00E85A97">
      <w:pPr>
        <w:jc w:val="both"/>
        <w:rPr>
          <w:b/>
        </w:rPr>
      </w:pPr>
    </w:p>
    <w:p w14:paraId="57359DE5" w14:textId="120A85BF" w:rsidR="00E85A97" w:rsidRDefault="00E85A97" w:rsidP="00E85A97">
      <w:pPr>
        <w:spacing w:line="360" w:lineRule="auto"/>
        <w:jc w:val="both"/>
        <w:rPr>
          <w:b/>
        </w:rPr>
      </w:pPr>
      <w:r>
        <w:t xml:space="preserve">       Viešųjų pirkimų ir turto skyriaus vedė</w:t>
      </w:r>
      <w:r w:rsidR="0056744A">
        <w:t>jui</w:t>
      </w:r>
      <w:r>
        <w:t xml:space="preserve"> iki 202</w:t>
      </w:r>
      <w:r w:rsidR="0056744A">
        <w:t>4</w:t>
      </w:r>
      <w:r>
        <w:t xml:space="preserve"> m. </w:t>
      </w:r>
      <w:r w:rsidR="0056744A">
        <w:t>vasario 10</w:t>
      </w:r>
      <w:r>
        <w:t xml:space="preserve"> d. parengti Turto patikėjimo sutartį ir pateikti ją pasirašyti Anykščių rajono savivaldybės administracijos ir uždarosios akcinės bendrovės </w:t>
      </w:r>
      <w:r w:rsidR="00B81DE4">
        <w:t>„</w:t>
      </w:r>
      <w:r>
        <w:t xml:space="preserve">Anykščių </w:t>
      </w:r>
      <w:r w:rsidR="00B81DE4">
        <w:t xml:space="preserve">vandenys“ </w:t>
      </w:r>
      <w:r>
        <w:t>direktoriams.</w:t>
      </w:r>
    </w:p>
    <w:p w14:paraId="3EF7366E" w14:textId="77777777" w:rsidR="00E85A97" w:rsidRDefault="00E85A97" w:rsidP="00E85A97">
      <w:pPr>
        <w:jc w:val="both"/>
        <w:rPr>
          <w:b/>
        </w:rPr>
      </w:pPr>
      <w:r>
        <w:rPr>
          <w:b/>
        </w:rPr>
        <w:t>7. Sprendimo projekto rengimo metu gauti specialistų vertinimai ir išvados:</w:t>
      </w:r>
    </w:p>
    <w:p w14:paraId="2CEFE471" w14:textId="77777777" w:rsidR="00E85A97" w:rsidRDefault="00E85A97" w:rsidP="00E85A97">
      <w:pPr>
        <w:jc w:val="both"/>
        <w:rPr>
          <w:b/>
        </w:rPr>
      </w:pPr>
    </w:p>
    <w:p w14:paraId="0A1B8BA9" w14:textId="77777777" w:rsidR="00E85A97" w:rsidRDefault="00E85A97" w:rsidP="00E85A97">
      <w:pPr>
        <w:jc w:val="both"/>
      </w:pPr>
      <w:r>
        <w:t>Negauti.</w:t>
      </w:r>
    </w:p>
    <w:p w14:paraId="5DC9863E" w14:textId="77777777" w:rsidR="00E85A97" w:rsidRDefault="00E85A97" w:rsidP="00E85A97">
      <w:pPr>
        <w:jc w:val="both"/>
      </w:pPr>
    </w:p>
    <w:p w14:paraId="172FED0A" w14:textId="77777777" w:rsidR="00E85A97" w:rsidRDefault="00E85A97" w:rsidP="00E85A97">
      <w:pPr>
        <w:rPr>
          <w:b/>
        </w:rPr>
      </w:pPr>
      <w:r>
        <w:rPr>
          <w:b/>
        </w:rPr>
        <w:t>8. Kiti reikalingi pagrindimai, skaičiavimai ir paaiškinimai:</w:t>
      </w:r>
    </w:p>
    <w:p w14:paraId="24A55D6B" w14:textId="77777777" w:rsidR="00E85A97" w:rsidRDefault="00E85A97" w:rsidP="00E85A97">
      <w:pPr>
        <w:rPr>
          <w:b/>
        </w:rPr>
      </w:pPr>
    </w:p>
    <w:p w14:paraId="76FDA1F7" w14:textId="77777777" w:rsidR="00E85A97" w:rsidRDefault="00E85A97" w:rsidP="00E85A97">
      <w:r>
        <w:t>Nėra.</w:t>
      </w:r>
    </w:p>
    <w:p w14:paraId="7B3B8799" w14:textId="77777777" w:rsidR="00E85A97" w:rsidRDefault="00E85A97" w:rsidP="00E85A97"/>
    <w:p w14:paraId="35CDF6FD" w14:textId="77777777" w:rsidR="00E85A97" w:rsidRDefault="00E85A97" w:rsidP="00E85A97">
      <w:r>
        <w:rPr>
          <w:b/>
        </w:rPr>
        <w:t>9. Sprendimo projekto iniciatoriai ir rengėjai, pranešėjas:</w:t>
      </w:r>
      <w:r>
        <w:t xml:space="preserve"> </w:t>
      </w:r>
    </w:p>
    <w:p w14:paraId="39890BDF" w14:textId="77777777" w:rsidR="00E85A97" w:rsidRDefault="00E85A97" w:rsidP="00E85A97"/>
    <w:p w14:paraId="59993A2F" w14:textId="24480EFA" w:rsidR="00E85A97" w:rsidRDefault="00E85A97" w:rsidP="00E85A97">
      <w:pPr>
        <w:spacing w:line="360" w:lineRule="auto"/>
      </w:pPr>
      <w:r>
        <w:lastRenderedPageBreak/>
        <w:t xml:space="preserve">Iniciatorius – uždaroji akcinė bendrovė </w:t>
      </w:r>
      <w:r w:rsidR="00B81DE4">
        <w:t>„</w:t>
      </w:r>
      <w:r>
        <w:t xml:space="preserve">Anykščių </w:t>
      </w:r>
      <w:r w:rsidR="00B81DE4">
        <w:t>vandenys“</w:t>
      </w:r>
      <w:r>
        <w:t>.</w:t>
      </w:r>
    </w:p>
    <w:p w14:paraId="665A048C" w14:textId="02BFB425" w:rsidR="00E85A97" w:rsidRDefault="00E85A97" w:rsidP="00E85A97">
      <w:pPr>
        <w:spacing w:line="360" w:lineRule="auto"/>
      </w:pPr>
      <w:r>
        <w:t xml:space="preserve">Projekto rengėja – </w:t>
      </w:r>
      <w:r w:rsidR="0056744A" w:rsidRPr="0056744A">
        <w:t xml:space="preserve">Viešųjų pirkimų ir turto skyriaus vedėja Vilma Vilkickaitė.            </w:t>
      </w:r>
    </w:p>
    <w:p w14:paraId="266D6925" w14:textId="77777777" w:rsidR="00E85A97" w:rsidRDefault="00E85A97" w:rsidP="00E85A97">
      <w:pPr>
        <w:spacing w:line="360" w:lineRule="auto"/>
      </w:pPr>
      <w:r>
        <w:t xml:space="preserve">Pranešėja – Viešųjų pirkimų ir turto skyriaus vedėja Vilma Vilkickaitė.            </w:t>
      </w:r>
    </w:p>
    <w:p w14:paraId="549FAE0F" w14:textId="77777777" w:rsidR="00E31CB7" w:rsidRDefault="00E31CB7" w:rsidP="000935E0">
      <w:pPr>
        <w:pStyle w:val="Pagrindinistekstas"/>
        <w:spacing w:line="360" w:lineRule="auto"/>
      </w:pPr>
    </w:p>
    <w:p w14:paraId="0CE55FC7" w14:textId="77777777" w:rsidR="00E31CB7" w:rsidRDefault="00E31CB7" w:rsidP="000935E0">
      <w:pPr>
        <w:pStyle w:val="Pagrindinistekstas"/>
        <w:spacing w:line="360" w:lineRule="auto"/>
      </w:pPr>
    </w:p>
    <w:sectPr w:rsidR="00E31CB7" w:rsidSect="0098184B">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5pt;height:.75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5993DBF"/>
    <w:multiLevelType w:val="multilevel"/>
    <w:tmpl w:val="FA0C4B3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934705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488082">
    <w:abstractNumId w:val="1"/>
  </w:num>
  <w:num w:numId="3" w16cid:durableId="1764185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87781"/>
    <w:rsid w:val="000935E0"/>
    <w:rsid w:val="00093AED"/>
    <w:rsid w:val="00093F09"/>
    <w:rsid w:val="000A3118"/>
    <w:rsid w:val="000B4E78"/>
    <w:rsid w:val="000E23BC"/>
    <w:rsid w:val="000F099C"/>
    <w:rsid w:val="00101594"/>
    <w:rsid w:val="00122176"/>
    <w:rsid w:val="00125C0B"/>
    <w:rsid w:val="001D181C"/>
    <w:rsid w:val="001E563D"/>
    <w:rsid w:val="001F6384"/>
    <w:rsid w:val="001F65C8"/>
    <w:rsid w:val="002028CC"/>
    <w:rsid w:val="002472AB"/>
    <w:rsid w:val="00252368"/>
    <w:rsid w:val="00276437"/>
    <w:rsid w:val="002A1FBA"/>
    <w:rsid w:val="002C4B25"/>
    <w:rsid w:val="002C62B6"/>
    <w:rsid w:val="002C6B72"/>
    <w:rsid w:val="00330781"/>
    <w:rsid w:val="00343FE3"/>
    <w:rsid w:val="00346A93"/>
    <w:rsid w:val="00352215"/>
    <w:rsid w:val="003537F6"/>
    <w:rsid w:val="003561DD"/>
    <w:rsid w:val="003A584E"/>
    <w:rsid w:val="003A6AD9"/>
    <w:rsid w:val="003E47E3"/>
    <w:rsid w:val="003F5A19"/>
    <w:rsid w:val="0042487F"/>
    <w:rsid w:val="00427989"/>
    <w:rsid w:val="00466BC7"/>
    <w:rsid w:val="0046768C"/>
    <w:rsid w:val="00473745"/>
    <w:rsid w:val="0047495E"/>
    <w:rsid w:val="004C247D"/>
    <w:rsid w:val="004C452C"/>
    <w:rsid w:val="004D28E1"/>
    <w:rsid w:val="004D48E2"/>
    <w:rsid w:val="004F3407"/>
    <w:rsid w:val="00566F62"/>
    <w:rsid w:val="0056744A"/>
    <w:rsid w:val="005B176C"/>
    <w:rsid w:val="005C0241"/>
    <w:rsid w:val="00601C8D"/>
    <w:rsid w:val="00630A59"/>
    <w:rsid w:val="00634886"/>
    <w:rsid w:val="00641591"/>
    <w:rsid w:val="00645F60"/>
    <w:rsid w:val="00650AD8"/>
    <w:rsid w:val="00673667"/>
    <w:rsid w:val="0068567D"/>
    <w:rsid w:val="0069525D"/>
    <w:rsid w:val="007173F1"/>
    <w:rsid w:val="00730FE5"/>
    <w:rsid w:val="00737E8A"/>
    <w:rsid w:val="0076325E"/>
    <w:rsid w:val="00784D58"/>
    <w:rsid w:val="007A3FB7"/>
    <w:rsid w:val="007C63DD"/>
    <w:rsid w:val="00816A7B"/>
    <w:rsid w:val="00827445"/>
    <w:rsid w:val="00861DFB"/>
    <w:rsid w:val="0089609F"/>
    <w:rsid w:val="008F69E7"/>
    <w:rsid w:val="0090292D"/>
    <w:rsid w:val="00955E09"/>
    <w:rsid w:val="0098184B"/>
    <w:rsid w:val="00990545"/>
    <w:rsid w:val="009D68A0"/>
    <w:rsid w:val="009E058B"/>
    <w:rsid w:val="009E5AF9"/>
    <w:rsid w:val="009F5E3E"/>
    <w:rsid w:val="00A43370"/>
    <w:rsid w:val="00A81B36"/>
    <w:rsid w:val="00A9790A"/>
    <w:rsid w:val="00AB0324"/>
    <w:rsid w:val="00AB25A5"/>
    <w:rsid w:val="00AB275B"/>
    <w:rsid w:val="00AD5897"/>
    <w:rsid w:val="00AE4C5B"/>
    <w:rsid w:val="00B2333B"/>
    <w:rsid w:val="00B277EE"/>
    <w:rsid w:val="00B4090C"/>
    <w:rsid w:val="00B81DE4"/>
    <w:rsid w:val="00BE2A73"/>
    <w:rsid w:val="00C20ACB"/>
    <w:rsid w:val="00C26B77"/>
    <w:rsid w:val="00C605E6"/>
    <w:rsid w:val="00C67AE7"/>
    <w:rsid w:val="00C71109"/>
    <w:rsid w:val="00CB03D8"/>
    <w:rsid w:val="00CB40EF"/>
    <w:rsid w:val="00D309FA"/>
    <w:rsid w:val="00D3155F"/>
    <w:rsid w:val="00D43444"/>
    <w:rsid w:val="00D63654"/>
    <w:rsid w:val="00DB7026"/>
    <w:rsid w:val="00DE3A4F"/>
    <w:rsid w:val="00E31CB7"/>
    <w:rsid w:val="00E35EC0"/>
    <w:rsid w:val="00E4157D"/>
    <w:rsid w:val="00E70BD4"/>
    <w:rsid w:val="00E77AF9"/>
    <w:rsid w:val="00E85A97"/>
    <w:rsid w:val="00F20DE6"/>
    <w:rsid w:val="00F430BA"/>
    <w:rsid w:val="00F46E45"/>
    <w:rsid w:val="00F612B2"/>
    <w:rsid w:val="00F6467B"/>
    <w:rsid w:val="00F75321"/>
    <w:rsid w:val="00F86D66"/>
    <w:rsid w:val="00F90878"/>
    <w:rsid w:val="00FA3A07"/>
    <w:rsid w:val="00FB766F"/>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cacc5450f8d49e3800d4ff305f43ad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2DD00-954F-4373-BA0B-976417F6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ccacc5450f8d49e3800d4ff305f43ad9</Template>
  <TotalTime>235</TotalTime>
  <Pages>4</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turto perdavimo pagal turto patikėjimo sutartį viešajai įstaigai Anykščių rajono psichikos sveikatos centrui</vt:lpstr>
      <vt:lpstr>Dėl Anykščių rajono savivaldybės turto perdavimo pagal turto patikėjimo sutartį viešajai įstaigai Anykščių rajono psichikos sveikatos centrui</vt:lpstr>
    </vt:vector>
  </TitlesOfParts>
  <Manager>2023-08-31</Manager>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viešajai įstaigai Anykščių rajono psichikos sveikatos centrui</dc:title>
  <dc:subject>1-TS-257</dc:subject>
  <dc:creator>ANYKŠČIŲ RAJONO SAVIVALDYBĖS TARYBA</dc:creator>
  <cp:keywords/>
  <dc:description/>
  <cp:lastModifiedBy>MS</cp:lastModifiedBy>
  <cp:revision>50</cp:revision>
  <cp:lastPrinted>2019-04-08T12:52:00Z</cp:lastPrinted>
  <dcterms:created xsi:type="dcterms:W3CDTF">2023-10-10T08:22:00Z</dcterms:created>
  <dcterms:modified xsi:type="dcterms:W3CDTF">2024-01-16T13:43:00Z</dcterms:modified>
  <cp:category>SPRENDIMAS</cp:category>
</cp:coreProperties>
</file>